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1.Маф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пайдо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асри XV;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асри XVIII;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миёнаи асри XX;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$D)асри Х1Х;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асри XVIII;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2.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пешни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1960 Т. Гобс;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1800 Пейн;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$C)1850 Лоренс фон Штейнн;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1920 Ж.Ж.Руссо;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асри XVIII Гегел;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3. Дар кадом моддаи Конститутсияи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сухан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моддаи 99;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моддаи 88;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$C)моддаи 1;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моддаи 77;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моддаи 80;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4. Чанд модели давлати некуа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8;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6;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$C)3 модел;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1;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6;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5. Модел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нек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либерал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демократ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$C)либерал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консерватив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сотсиал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демократ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$E)сотсиал-демократ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6. Кадом олим аввалин маротиба ба та</w:t>
      </w:r>
      <w:r w:rsidRPr="00962E4E">
        <w:rPr>
          <w:rFonts w:ascii="Cambria" w:hAnsi="Cambria" w:cs="Cambria"/>
          <w:sz w:val="28"/>
          <w:szCs w:val="28"/>
          <w:lang w:val="tg-Cyrl-TJ"/>
        </w:rPr>
        <w:t>ҳқ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Ситсерон;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Су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$C)Афлотун;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Арасту;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$E)Пифагор;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7. Томас Гобс дар асараш “Оид ба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рвандон”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таъкид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 давлату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аммаъноанд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$B)давлат аз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бартар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аст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$C)давлат ба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иртиботе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надорадд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надорад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AD577A" w:rsidRPr="00962E4E" w:rsidRDefault="00AD577A" w:rsidP="00A84F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$E)Пифагор;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8. Ташаккули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меояд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сол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20-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сол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30-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$C)сол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80-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сол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60-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$E)сол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90-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9. Давра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пайдоиш ва инкишофи институти худидоракунии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то давраи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$B)баъд аз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$C)то давраи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баъд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ибихтиёр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$D)аз давраи 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ибихтиёр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савол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о буда дуруст аст;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10.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пайдо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XVI;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$B)XX;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$C)асри XVII;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$D)XIX;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асри XVI;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11. Аввалин маротиба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олимон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бурдаанд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Гегел;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$B)Пейн;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$C)Т.Гротский ва Т.Гоббс;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Лок;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$E)Гераклид;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12. Н.Макиввелли се арзиши пур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ошкор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сул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амният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$B)истифода ва 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ёфтан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мавод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боигарии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хеш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$C)сул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амнияти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ёфтан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аз мавод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боигарии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хеш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кас ба эъти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имояи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эъти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имояи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эъти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имояи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13. Гегел дар  асараш “Фалсафаи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масъаларо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мавриди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лилу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ҳқ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давлати нек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$B)давлати демократ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$D)давлати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$E)давлати ягона;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14.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идеология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идеология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амъиятиеро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заминаи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962E4E">
        <w:rPr>
          <w:rFonts w:ascii="Times New Roman Tj" w:hAnsi="Times New Roman Tj"/>
          <w:sz w:val="28"/>
          <w:szCs w:val="28"/>
          <w:lang w:val="tg-Cyrl-TJ"/>
        </w:rPr>
        <w:t>раттаб гардидаанд, фаро мегирад;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$D)идеология ва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идеология;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15. А.Мигранян зери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мефа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айрирасм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ахло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 милл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айрирасм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 ахло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$D)ахло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айрирасм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16.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феодал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сотсиолист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i/>
          <w:iCs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$B)сотсиолист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капиталист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инсон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бунёд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сотсеалист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17. Кадом олим тарафдори шакли омехтаи идораи давлат ва низоми давлатдор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игар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монархия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),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ашрофсолор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аристрократия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мардумсолори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мократия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>)-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ассум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бошад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- вонанд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амдигарро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назорат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кунанд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такмил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Ж.Ж.Руссо;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$B)Т.Пейн;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$C)Макиавелли;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$D)Г.Гротский;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>. Лок;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18. </w:t>
      </w:r>
      <w:r>
        <w:rPr>
          <w:sz w:val="28"/>
          <w:szCs w:val="28"/>
          <w:lang w:val="en-US"/>
        </w:rPr>
        <w:t>C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ат</w:t>
      </w:r>
      <w:r w:rsidRPr="00962E4E">
        <w:rPr>
          <w:rFonts w:ascii="Cambria" w:hAnsi="Cambria" w:cs="Cambria"/>
          <w:sz w:val="28"/>
          <w:szCs w:val="28"/>
          <w:lang w:val="tg-Cyrl-TJ"/>
        </w:rPr>
        <w:t>ҳҳ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демократия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идеология,  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$C)идеология,  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$E)инстут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идеология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19. Хабермас нишон меди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4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грамматик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 теолог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коммуникатив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грамматик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коммуникатив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грамматик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коммуникатив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$E)амали комуникатив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,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20. Низоми олами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ба 3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узъ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олами субъективии таассуроти ботин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$B)олами объективии фард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олами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меъёр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$C)олами объективии фард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олами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меъёр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 субъективии таассуроти ботин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$D)олами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меъёр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>о ва олами субъективии таассуроти ботин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BE4158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$E)олами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меъёр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таасуроти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ботин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21. Ю. Хабермас ивазшавии давра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таърихиро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ивазшавии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навъи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медонист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маъно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п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шидаг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аммувофи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$B)кушодаг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увофи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$C)кушодаг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аммувофи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$E)ба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аммувофи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кушодаг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22. Ин 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бисёртаркиба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худташкилкунандае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тобеъ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набуда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худро доранд”.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А.Комарова;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$B)Р.Герасимова;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$C)В.Бачининн;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$D)В.Дзодзиева;</w:t>
      </w:r>
    </w:p>
    <w:p w:rsidR="00AD577A" w:rsidRPr="00962E4E" w:rsidRDefault="00AD577A" w:rsidP="00BE4158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В.Дзодзиева, А.Комарова;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23.Мувофи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назарияи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Pr="00962E4E">
        <w:rPr>
          <w:rFonts w:ascii="Times New Roman Tj" w:hAnsi="Times New Roman Tj"/>
          <w:sz w:val="28"/>
          <w:szCs w:val="28"/>
          <w:lang w:val="tg-Cyrl-TJ"/>
        </w:rPr>
        <w:t>.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Бачинин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робитаи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тарафайни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3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амсила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номбар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консенсус, агон;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$B)антагонизм, консенсус;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$C)антагонизм, консенсус,агон;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$D)консенсус,агон;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$E)консенсус, антагонизм;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24. Антагонизм чист?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низоми бисёртаркиба ва худташкилкунандае мебошад, ки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тобеъ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набуда, 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$B)Зинаи камолоти шакл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ичтимоии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обилияти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еаи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бунёд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$C)Давлати неруманд, мисли давлати тоталитар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тамоми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кушиш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рвандонро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тадби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шахс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таъ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садона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шакл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навпайдошудаи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меаи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одиса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ой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метавонад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мутоби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талабот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манфи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якдигар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боло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25.Консенсус чист?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Давлати неруманд, мисли давлати тоталитар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тамоми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кушиш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рвандонро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тадби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шахс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таъ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садона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шакл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навпайдошудаи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962E4E">
        <w:rPr>
          <w:rFonts w:ascii="Times New Roman Tj" w:hAnsi="Times New Roman Tj"/>
          <w:sz w:val="28"/>
          <w:szCs w:val="28"/>
          <w:lang w:val="tg-Cyrl-TJ"/>
        </w:rPr>
        <w:t>омеаи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$B)низоми бисёртаркиба ва худташкилкунандае мебошад, ки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тобеъ набуда, 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$C)консенсус-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одиса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ой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метавонад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мутоби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талабот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манфиат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якдигар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$D)Зинаи камолоти шакл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ичтимоии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обилияти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ва чомеаи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бунёд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$E)Зинаи камолоти шакл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бунёд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26. Агон чист?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одиса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ой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метавонад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мутоби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талабот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манфиат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якдигар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мекунанд;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$B)Давлати неруманд;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$C)Зинаи камолоти шакл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ичтимоии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обилияти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бунёд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$D)низоми бисёртаркиба ва худташкилкунандае мебошад, ки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тобеъ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набуда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ро доранд;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$E)низоми бисёртаркиба буда, 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27. Кадом олим 3 варианти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амтаъсиррасонии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пешни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В.Дзодзиева;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$B)Г.В.Косов;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$C)А.Сунгуровв;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$D)М.А.Абрамова;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М.А.Абрамова, А.Сунгуровв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28. Таърихи пайдоиш ва ташаккул ёфтани институти худидоракунии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давра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10 давра;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$B)9давра;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$C)3 давраа;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$D)2 давра;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$E)1 давра;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29. Дарс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пайдоиш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инкишофи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институти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худидоракунии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давраи баъд аз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 аз давраи 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ибихтиёр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$B)то давраи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баъд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$C)то давраи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баъд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ибихтиёр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$D)аз давраи 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ибихтиёр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имр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$E)аз давраи 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ибихтиёр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30. Муаррихи 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.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Негматов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удуд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таърихиро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 минта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$B)10 минта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$C)3 минта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$D)5 минта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$E)6 минта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31. Дар асри ХIX ва аввали асри XX дар Бухоро истило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ла” ба кадом маъно истифода мешуд?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европои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атрофи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атрофи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ало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европои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)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32.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Самар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дар асри XV ва XVII ч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бурда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исти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савол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боло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33.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идора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раиси вилоят;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$B)раиси но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элликбош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пятидесятник</w:t>
      </w:r>
      <w:r w:rsidRPr="00962E4E">
        <w:rPr>
          <w:rFonts w:ascii="Times New Roman Tj" w:hAnsi="Times New Roman Tj"/>
          <w:sz w:val="28"/>
          <w:szCs w:val="28"/>
          <w:lang w:val="tg-Cyrl-TJ"/>
        </w:rPr>
        <w:t>);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раиси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$E)раиси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раиси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вилоят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34. Соли 1899 дар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элликбош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11;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$B)100;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$C)116 тоо;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$D)88;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$E)90;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35. Аломати асосии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шумор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мерафт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хона;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$C)мас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сарой;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$E)мас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хона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36. Соли 1911 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йхати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алъаи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нави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андбударо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Шайх-То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56,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Футабофон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61;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$B)Бозори гузашта 25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Шайх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43;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$C)Бозори гузашта 25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Шайх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43,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Шайх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56,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Футабофон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61,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Пуларкиш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67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Дуюм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Мулло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76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962E4E">
        <w:rPr>
          <w:rFonts w:ascii="Cambria" w:hAnsi="Cambria" w:cs="Cambria"/>
          <w:sz w:val="28"/>
          <w:szCs w:val="28"/>
          <w:lang w:val="tg-Cyrl-TJ"/>
        </w:rPr>
        <w:t>ӣӣ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$D)Пуларкиш аз 67 ва Дуюм Мулло аз 76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37. Бештар номгузории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асоси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монда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аз 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йи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йгиршавии 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$C)аз тарзи маш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улият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йи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пасту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хамии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аз тарзи маш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улият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38. 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шахсони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маъмурии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сифат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баромад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мекарданд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3 сифат;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4 сифат;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$C)2 сифатт;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$D)5 сифат;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$E)8 сифат;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39. 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шахсони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маъмурии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2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сифат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баромад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мекарданд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раис ва элликбош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$B)раис ва 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намояндаи маъмурият дар 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намояндаи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намояндаи маъмурият;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40. 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сифати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интихоб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сарватсанд;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акиму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донишманд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$C)шахсе, ки аз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синну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рибаи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згор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нуфузу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эътибор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сарват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нисбат ба дигар аъзоёни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бартар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шахси доро;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$E)мол нисбат ба дигарон;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41. Дар асри 19 ва нимаи аввали асри 20 дар Бухорои Шар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масъала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истифодабар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ва ихтиёрдор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истифодабар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ихтиёрдор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таври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ашар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кофтан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тоза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йбор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канал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уфт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 замин ва обшор намудани 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$E)замин ва обшор намудани 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42.Кадом му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ққ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гарчанде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сохтмони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сотсиалистни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ишло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удудии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заминистифодабариро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байн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бурда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аммо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удудии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хочагидор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шакли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тозаи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баъзе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и дурдаст то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ниго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аст;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$B)А.Шишов;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$C)В.А. Полозовв;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К.Ш.Шаниязов;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43. Мироб кист?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$C)шахси волома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маъмурияти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обёрикун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шумор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рафта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системаи обёрикунанда аз канали калон об медодд;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шахси назораткунандаи сарга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$E)шахси назораткунанда;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4</w:t>
      </w:r>
      <w:r w:rsidRPr="00962E4E">
        <w:rPr>
          <w:rFonts w:ascii="Times New Roman Tj" w:hAnsi="Times New Roman Tj"/>
          <w:sz w:val="28"/>
          <w:szCs w:val="28"/>
        </w:rPr>
        <w:t>4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. Кадом сол Дикрети ШХК РФСФСР дар бораи замин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1987;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$B)1888;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$C)соли 1917;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$D)2000;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$E)2001;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4</w:t>
      </w:r>
      <w:r w:rsidRPr="00962E4E">
        <w:rPr>
          <w:rFonts w:ascii="Times New Roman Tj" w:hAnsi="Times New Roman Tj"/>
          <w:sz w:val="28"/>
          <w:szCs w:val="28"/>
        </w:rPr>
        <w:t>5</w:t>
      </w:r>
      <w:r w:rsidRPr="00962E4E">
        <w:rPr>
          <w:rFonts w:ascii="Times New Roman Tj" w:hAnsi="Times New Roman Tj"/>
          <w:sz w:val="28"/>
          <w:szCs w:val="28"/>
          <w:lang w:val="tg-Cyrl-TJ"/>
        </w:rPr>
        <w:t>. Кадом сол системаи ягонаи Ш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депутат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сохта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1999;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$B)1987;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$C)1918;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$D)2001;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$E)2006;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4</w:t>
      </w:r>
      <w:r w:rsidRPr="00962E4E">
        <w:rPr>
          <w:rFonts w:ascii="Times New Roman Tj" w:hAnsi="Times New Roman Tj"/>
          <w:sz w:val="28"/>
          <w:szCs w:val="28"/>
        </w:rPr>
        <w:t>6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. Кадом сол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Бухорои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Шар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1920;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$B)1998;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$C)5 феврали 1925;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$D)2008;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$E)2004;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47. Кадом сол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анъанавии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худидоракунии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иваз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$B)соли 1990;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$C)апрели соли 1925;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  <w:r w:rsidRPr="00962E4E">
        <w:rPr>
          <w:rFonts w:ascii="Times New Roman Tj" w:hAnsi="Times New Roman Tj"/>
          <w:sz w:val="28"/>
          <w:szCs w:val="28"/>
          <w:lang w:val="tg-Cyrl-TJ"/>
        </w:rPr>
        <w:br/>
        <w:t xml:space="preserve">$E) </w:t>
      </w:r>
      <w:r w:rsidRPr="00962E4E">
        <w:rPr>
          <w:rFonts w:ascii="Times New Roman Tj" w:hAnsi="Times New Roman Tj"/>
          <w:sz w:val="28"/>
          <w:szCs w:val="28"/>
          <w:lang w:val="tg-Cyrl-TJ"/>
        </w:rPr>
        <w:tab/>
        <w:t xml:space="preserve">соли 2012;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48.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онуни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принсип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умумии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ташкили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худидоракунии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двр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ШС”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2 марти 1999;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$B)1 сентябр 1999;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$C)9 апрели 1990;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$D)3 марти 2000;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$E)2 марти 2002;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49. Консепсияи рушди конститутсион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дурустанд;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$C)соли 1993;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соли 2000;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$E)соли 2006;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</w:rPr>
        <w:t>50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. Конститутсияи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марти 2000;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$C)06 ноябр 1994;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$D)02 феврали 2000;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$E)06 марти2006;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51. Кадом истилох дар мундаричаи аксари тахкикоту мулохизаронихои илимю сиёси барои тавсифи холатхои хаёти чамьияти бештар мавриди истифода карор дорад?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”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адидият”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маънавият;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>муосириятт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асотир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$E)асорат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маънавият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52. М.Вебер, Э. Гидденс, Ю,Хабермас ва дигар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омешиносони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таърихии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муосириятро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зина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.?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2 зина;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4 зина;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$C)3 зинна;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$D)1 зина;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$E) 2 зинна;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53.Мар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муосирят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муосиряти нахустин, муосиряти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$B)муосирияти нахустин, муосирияти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айрилиберари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муосирияти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либерари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$C)муосирияти мар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нахустин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муосирия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ти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айрилиберар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муосирияти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дидд;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$D)муосирияти мар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нахустин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муосирияти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либерари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муосирияти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дурустанд;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54.Дар 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фоизи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обили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аги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ёрирасон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шахс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30 фоиз;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$B)50 фоиз;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$C)25 фоиз;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$D)40 фоиз;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$E)20фоиз;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55.Дюркгейм чанд  шакли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амбастагиро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якдигар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мекард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3 шакл;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4 шакл;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$C)2 шаклл;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$D)5 шакл;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2шакл;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56.Дюркгейм ду шакли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амбастагиро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якдигар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мекард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ва шубаг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органик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айриорганик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$C)органик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механики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механик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таби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$E)таби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механик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57.Кадом мутафаккир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феълии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аврупоиро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бемор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гирифтори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исобид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Нейл Смелзер;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$B)Дюркгейм;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$C)Юрген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абермасс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$D)Маркс;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$E)Ф.Энгелс;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58.Ба андешаи кадом мутафккир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увва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моддии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солкунандаи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пайваста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дигаргуншавианд?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Кант;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егел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$C)Марксс;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$D)Дюркгейм;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$E)Ф.Энгелс;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59.Ба андешаи Э.Тоффелер, инсоният то имр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навъи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амво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пушти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 амво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$B)4 амво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$C)2 амво</w:t>
      </w:r>
      <w:r w:rsidRPr="00962E4E">
        <w:rPr>
          <w:rFonts w:ascii="Cambria" w:hAnsi="Cambria" w:cs="Cambria"/>
          <w:sz w:val="28"/>
          <w:szCs w:val="28"/>
          <w:lang w:val="tg-Cyrl-TJ"/>
        </w:rPr>
        <w:t>ҷҷ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$D)3 амво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$E)6амво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60.Амво</w:t>
      </w:r>
      <w:r w:rsidRPr="00962E4E">
        <w:rPr>
          <w:rFonts w:ascii="Cambria" w:hAnsi="Cambria" w:cs="Cambria"/>
          <w:sz w:val="28"/>
          <w:szCs w:val="28"/>
          <w:lang w:val="tg-Cyrl-TJ"/>
        </w:rPr>
        <w:t>ҷҳ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андешаи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962E4E">
        <w:rPr>
          <w:rFonts w:ascii="Times New Roman Tj" w:hAnsi="Times New Roman Tj"/>
          <w:sz w:val="28"/>
          <w:szCs w:val="28"/>
          <w:lang w:val="tg-Cyrl-TJ"/>
        </w:rPr>
        <w:t>.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Тоффелер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пушти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сар шуда 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агар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саноат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пасосаноат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тосаноат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аграр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$C)аграр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саноати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$D)саноати ва пасосаноат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аграр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саноат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61.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таркиб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ёфтааст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идеалогия,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идалогия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идеология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62. Дар таълимоти кадом мутафаккир 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Т.Пейн;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$B)А.Смит;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$C)Ф.Гегелл;</w:t>
      </w:r>
    </w:p>
    <w:p w:rsidR="00AD577A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$D)К. Маркс;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$E)Ф.Энгелс;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63.А. Грамши ба чанд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бештар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тава</w:t>
      </w:r>
      <w:r w:rsidRPr="00962E4E">
        <w:rPr>
          <w:rFonts w:ascii="Cambria" w:hAnsi="Cambria" w:cs="Cambria"/>
          <w:sz w:val="28"/>
          <w:szCs w:val="28"/>
          <w:lang w:val="tg-Cyrl-TJ"/>
        </w:rPr>
        <w:t>ҷҷӯҳ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1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$B)4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$C)3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иссм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$D)2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$E)6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64.Ба кадом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Грамши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бештар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тава</w:t>
      </w:r>
      <w:r w:rsidRPr="00962E4E">
        <w:rPr>
          <w:rFonts w:ascii="Cambria" w:hAnsi="Cambria" w:cs="Cambria"/>
          <w:sz w:val="28"/>
          <w:szCs w:val="28"/>
          <w:lang w:val="tg-Cyrl-TJ"/>
        </w:rPr>
        <w:t>ҷҷ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,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$D)сиёс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65.Н. Макиавелли чанд арзиши пур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ошкор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месозад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4 арзиш;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 w:cs="Tahoma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$B)3 арз</w:t>
      </w:r>
      <w:r w:rsidRPr="00962E4E">
        <w:rPr>
          <w:rFonts w:ascii="Times New Roman Tj" w:hAnsi="Times New Roman Tj" w:cs="Tahoma"/>
          <w:sz w:val="28"/>
          <w:szCs w:val="28"/>
          <w:lang w:val="tg-Cyrl-TJ"/>
        </w:rPr>
        <w:t>иш;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$C)2 арзишш;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$D)10 арзиш;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$E)6 арзиш;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66.Ма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фаро мегирад?</w:t>
      </w:r>
    </w:p>
    <w:p w:rsidR="00AD577A" w:rsidRPr="00962E4E" w:rsidRDefault="00AD577A" w:rsidP="00B55DA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Гури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$B)Гуру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тангкуча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B55DA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гуру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куча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куча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атрофи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мас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д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ой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мегирифтанд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мегирадд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B55DA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$D)Атрофи мас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B55DA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67. Ху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E643C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120;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$B)130;</w:t>
      </w:r>
    </w:p>
    <w:p w:rsidR="00AD577A" w:rsidRPr="00962E4E" w:rsidRDefault="00AD577A" w:rsidP="00B55DA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$C)146;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$D)140;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$E)150;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68. Кадом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мас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надоштанд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Шайх Тохир; 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$B)Бозори Гузза ; 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$C)Чакари курна ва Чатари Читгаронн;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алъаи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нав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$E)Чакари курна;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69. Кадом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Бухорои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шар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арбоб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дрштанд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аротегин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ва чоштепа;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$B)Дарвоз;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аротегин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ва Дарвозз;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643C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аротегин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70. Арбоб ва мир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медоданд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Сохатани ро</w:t>
      </w:r>
      <w:r w:rsidRPr="00962E4E">
        <w:rPr>
          <w:rFonts w:ascii="Cambria" w:hAnsi="Cambria" w:cs="Cambria"/>
          <w:sz w:val="28"/>
          <w:szCs w:val="28"/>
          <w:lang w:val="tg-Cyrl-TJ"/>
        </w:rPr>
        <w:t>ҳҳ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менамуданд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амъоварии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андозз;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$D)Кори де</w:t>
      </w:r>
      <w:r w:rsidRPr="00962E4E">
        <w:rPr>
          <w:rFonts w:ascii="Cambria" w:hAnsi="Cambria" w:cs="Cambria"/>
          <w:sz w:val="28"/>
          <w:szCs w:val="28"/>
          <w:lang w:val="tg-Cyrl-TJ"/>
        </w:rPr>
        <w:t>ҳқ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ононро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назорат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менамуданд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CD1D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$E)Кори де</w:t>
      </w:r>
      <w:r w:rsidRPr="00962E4E">
        <w:rPr>
          <w:rFonts w:ascii="Cambria" w:hAnsi="Cambria" w:cs="Cambria"/>
          <w:sz w:val="28"/>
          <w:szCs w:val="28"/>
          <w:lang w:val="tg-Cyrl-TJ"/>
        </w:rPr>
        <w:t>ҳқ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ононро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назорат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наменамояд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71. 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меномиданд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Раис;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$B)Назораткунанда 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$C)Пайкрор, супоришди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назораткунандаа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$E)Пайкор;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72. М. Абдураимов дар мисоли 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Хумсан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“Топ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о”раисони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Раисони 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меномиданд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“ дар 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одамони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сарватмандро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оп” меномиданд, ки 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вакте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раиси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мешуданд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шахсони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мансабдор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ришва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медодандд”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аврб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дурустанд;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73. Пайкал чи маъно дорад?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Маънои зиндагирро дорад;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Маънои осоиштаги;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Маънои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итъаи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заминро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Маънои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итъаи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заминро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Маънои бекориро дорад;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74. Замин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кишти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амоа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Маънои зиндагирро дорад;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Ба 3 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Ба ду ё се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Ба 2;</w:t>
      </w:r>
    </w:p>
    <w:p w:rsidR="00AD577A" w:rsidRPr="00962E4E" w:rsidRDefault="00AD577A" w:rsidP="009F48A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Ба 71;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75. Пеш аз омадани фасли ба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мардуми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лис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мекарданд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лисро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Шишов;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лис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Йигинн;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Коргарон;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76.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ашар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Урфу одати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адима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Ёрии байни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амдигарии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бемузд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Кумаки даста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хешу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табор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р;</w:t>
      </w:r>
    </w:p>
    <w:p w:rsidR="00AD577A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байни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амдигарии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бемузд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Ба 71;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558BA"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77.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ашар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хоси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мардуми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Мумкин;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Не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ашар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байни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ият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Осиёи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Миё</w:t>
      </w:r>
      <w:r w:rsidRPr="00962E4E">
        <w:rPr>
          <w:rFonts w:ascii="Times New Roman Tj" w:hAnsi="Times New Roman Tj"/>
          <w:sz w:val="28"/>
          <w:szCs w:val="28"/>
          <w:lang w:val="tg-Cyrl-TJ"/>
        </w:rPr>
        <w:t>на дида мешудд;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Бале хоси 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Бале;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78. Давраи дуюми худидоракунии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давра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мегирифт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Давраи пас аз озоди;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давраи бекори;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Давраи пас аз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давраи пеш аз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79.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октиябр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1970;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1990;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1917;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2000;</w:t>
      </w:r>
    </w:p>
    <w:p w:rsidR="00AD577A" w:rsidRPr="00962E4E" w:rsidRDefault="00AD577A" w:rsidP="008D1EE0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2001;</w:t>
      </w:r>
    </w:p>
    <w:p w:rsidR="00AD577A" w:rsidRPr="00962E4E" w:rsidRDefault="00AD577A" w:rsidP="00F3697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80</w:t>
      </w:r>
      <w:r w:rsidRPr="00962E4E">
        <w:rPr>
          <w:rFonts w:ascii="Times New Roman Tj" w:hAnsi="Times New Roman Tj"/>
          <w:sz w:val="28"/>
          <w:szCs w:val="28"/>
          <w:lang w:val="tg-Cyrl-TJ"/>
        </w:rPr>
        <w:t>. Худидоракунии во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охир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расид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F3697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1970;</w:t>
      </w:r>
    </w:p>
    <w:p w:rsidR="00AD577A" w:rsidRPr="00962E4E" w:rsidRDefault="00AD577A" w:rsidP="00F3697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2003;</w:t>
      </w:r>
    </w:p>
    <w:p w:rsidR="00AD577A" w:rsidRPr="00962E4E" w:rsidRDefault="00AD577A" w:rsidP="00F3697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1918;</w:t>
      </w:r>
    </w:p>
    <w:p w:rsidR="00AD577A" w:rsidRPr="00962E4E" w:rsidRDefault="00AD577A" w:rsidP="00F3697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1999;</w:t>
      </w:r>
    </w:p>
    <w:p w:rsidR="00AD577A" w:rsidRPr="00962E4E" w:rsidRDefault="00AD577A" w:rsidP="00F3697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1998;</w:t>
      </w:r>
    </w:p>
    <w:p w:rsidR="00AD577A" w:rsidRPr="00962E4E" w:rsidRDefault="00AD577A" w:rsidP="00CF321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@8</w:t>
      </w:r>
      <w:r w:rsidRPr="00962E4E">
        <w:rPr>
          <w:rFonts w:ascii="Times New Roman Tj" w:hAnsi="Times New Roman Tj"/>
          <w:sz w:val="28"/>
          <w:szCs w:val="28"/>
          <w:lang w:val="tg-Cyrl-TJ"/>
        </w:rPr>
        <w:t>1.</w:t>
      </w:r>
      <w:r w:rsidRPr="00CF321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1924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1929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</w:p>
    <w:p w:rsidR="00AD577A" w:rsidRPr="00962E4E" w:rsidRDefault="00AD577A" w:rsidP="00CF321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Соли 1924 номи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гирифт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1929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CF321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арду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сол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гирифт;</w:t>
      </w:r>
    </w:p>
    <w:p w:rsidR="00AD577A" w:rsidRPr="00962E4E" w:rsidRDefault="00AD577A" w:rsidP="00CF321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Соли 1924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МШС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1929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икисто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CF321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Соли 1924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МШС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CF321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82. Шуру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комебшудан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сул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ризояти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Товикистон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додан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4F58B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намудани мушкилоти мардум ;</w:t>
      </w:r>
    </w:p>
    <w:p w:rsidR="00AD577A" w:rsidRPr="00962E4E" w:rsidRDefault="00AD577A" w:rsidP="004F58B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Адоз чам менамуданд;</w:t>
      </w:r>
    </w:p>
    <w:p w:rsidR="00AD577A" w:rsidRPr="00962E4E" w:rsidRDefault="00AD577A" w:rsidP="004F58B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Камбизоати,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баланд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бардоштани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4F58B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зиндагии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тандурусти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гайра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медодандд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F58B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менамуданд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83.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онуни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удфаъолтяти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1999;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2000;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2008;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2010;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2011;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C2F4F"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84. Соли чанд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онун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худидоракунии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рак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</w:p>
    <w:p w:rsidR="00AD577A" w:rsidRPr="00962E4E" w:rsidRDefault="00AD577A" w:rsidP="004F58B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2000;</w:t>
      </w:r>
    </w:p>
    <w:p w:rsidR="00AD577A" w:rsidRPr="00962E4E" w:rsidRDefault="00AD577A" w:rsidP="004F58B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2008;</w:t>
      </w:r>
    </w:p>
    <w:p w:rsidR="00AD577A" w:rsidRPr="00962E4E" w:rsidRDefault="00AD577A" w:rsidP="00790D4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2000;</w:t>
      </w:r>
    </w:p>
    <w:p w:rsidR="00AD577A" w:rsidRPr="00962E4E" w:rsidRDefault="00AD577A" w:rsidP="004F58B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2003;</w:t>
      </w:r>
    </w:p>
    <w:p w:rsidR="00AD577A" w:rsidRPr="00962E4E" w:rsidRDefault="00AD577A" w:rsidP="004F58B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2004;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C2F4F"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85.Афлотун назарашро дар бораи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анди дар кадом асараш гуфтааст?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инсон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Давлатт;</w:t>
      </w:r>
    </w:p>
    <w:p w:rsidR="00AD577A" w:rsidRPr="00962E4E" w:rsidRDefault="00AD577A" w:rsidP="00790D4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2000;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Давлат, инсон;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86.Макявели се арзиши пур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ошкор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мес</w:t>
      </w:r>
      <w:r w:rsidRPr="00962E4E">
        <w:rPr>
          <w:rFonts w:ascii="Times New Roman Tj" w:hAnsi="Times New Roman Tj"/>
          <w:sz w:val="28"/>
          <w:szCs w:val="28"/>
          <w:lang w:val="tg-Cyrl-TJ"/>
        </w:rPr>
        <w:t>озад 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Сул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амнияти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Истифода ва 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бурдан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мавод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боигарии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хеш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дурстандд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эъти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имояи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87. Дар тамадунни Олмони дар омузиши назврияи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хизмати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бештар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ст?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Фон Штейн;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Лок;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Фон Гумболдтт;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Гегел;</w:t>
      </w:r>
    </w:p>
    <w:p w:rsidR="00AD577A" w:rsidRPr="00E93F85" w:rsidRDefault="00AD577A" w:rsidP="00E93F8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Т. Гобс;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88. Ф. Гулболдт тафовути давлат ва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иро дар кадом асараш овардааст?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Давлат;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790D4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Та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рибаи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таъсиси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удуди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E93F85" w:rsidRDefault="00AD577A" w:rsidP="00E93F8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давлат;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89.”Сохти  давлати 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асоси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набуда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воситаест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барои инкишофи инсон”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Гегел;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Фон Гумболдтт;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>. Лок;</w:t>
      </w:r>
    </w:p>
    <w:p w:rsidR="00AD577A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Ф.Энгелс;</w:t>
      </w:r>
    </w:p>
    <w:p w:rsidR="00AD577A" w:rsidRPr="00962E4E" w:rsidRDefault="00AD577A" w:rsidP="00865154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давлат;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90.кадом олими немис дар бораи омузиши назарияи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са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босазо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гузоштаат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Макявели;</w:t>
      </w:r>
    </w:p>
    <w:p w:rsidR="00AD577A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Фон Штейн;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>. Лок;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Арасту;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Афлотун;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91.Фалсафаи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асари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Макявели;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Арасту;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Гегелл;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Афлотун;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Арасту;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92. Гегел давлат ва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 шар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медонист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болотар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медонист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ардуро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надошт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Давлатро нисбати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аввал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авлотар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исобидд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ардуро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93.кадом олим давлатро 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сиеси”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меаи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зидят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Афлотун;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Арасту;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Гегелл;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Макявели;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94. А. Гарамши ба се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махсус меди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Давлат, инсон , чомеа;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Инсон ва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сиеси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A436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95. Асосгузори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араени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иберализ киро эътироф кардаанд?</w:t>
      </w:r>
    </w:p>
    <w:p w:rsidR="00AD577A" w:rsidRDefault="00AD577A" w:rsidP="003D04C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Гегел;</w:t>
      </w:r>
    </w:p>
    <w:p w:rsidR="00AD577A" w:rsidRDefault="00AD577A" w:rsidP="003D04C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Инсон ва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Локк;</w:t>
      </w:r>
    </w:p>
    <w:p w:rsidR="00AD577A" w:rsidRPr="00962E4E" w:rsidRDefault="00AD577A" w:rsidP="003D04C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Арасту;</w:t>
      </w:r>
    </w:p>
    <w:p w:rsidR="00AD577A" w:rsidRPr="00962E4E" w:rsidRDefault="00AD577A" w:rsidP="003D04C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Афлотун;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96.кадом олим озодиро арзиши оли ме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исобад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3D04C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Пейн;</w:t>
      </w:r>
    </w:p>
    <w:p w:rsidR="00AD577A" w:rsidRPr="00962E4E" w:rsidRDefault="00AD577A" w:rsidP="003D04C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Смит;</w:t>
      </w:r>
    </w:p>
    <w:p w:rsidR="00AD577A" w:rsidRPr="00962E4E" w:rsidRDefault="00AD577A" w:rsidP="003D04C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Локк;</w:t>
      </w:r>
    </w:p>
    <w:p w:rsidR="00AD577A" w:rsidRPr="00962E4E" w:rsidRDefault="00AD577A" w:rsidP="0038743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Локк;</w:t>
      </w:r>
    </w:p>
    <w:p w:rsidR="00AD577A" w:rsidRPr="00962E4E" w:rsidRDefault="00AD577A" w:rsidP="0038743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Шупер;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97.кадом олим дар самти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асосиро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бештар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раванд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модернизатс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иони ва худмувофи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шави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3D04C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Т. Пейн;</w:t>
      </w:r>
    </w:p>
    <w:p w:rsidR="00AD577A" w:rsidRPr="00962E4E" w:rsidRDefault="00AD577A" w:rsidP="003D04C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Арасту;</w:t>
      </w:r>
    </w:p>
    <w:p w:rsidR="00AD577A" w:rsidRPr="00962E4E" w:rsidRDefault="00AD577A" w:rsidP="003D04C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Адам Смитт;</w:t>
      </w:r>
    </w:p>
    <w:p w:rsidR="00AD577A" w:rsidRPr="00962E4E" w:rsidRDefault="00AD577A" w:rsidP="003D04C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Афлотунн;</w:t>
      </w:r>
    </w:p>
    <w:p w:rsidR="00AD577A" w:rsidRPr="00962E4E" w:rsidRDefault="00AD577A" w:rsidP="003D04C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Арасту;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98. Т. Пейн кадом таълимотро пеш гузоштааст?</w:t>
      </w:r>
    </w:p>
    <w:p w:rsidR="00AD577A" w:rsidRPr="00962E4E" w:rsidRDefault="00AD577A" w:rsidP="00197F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Таълимоти нут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97F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Таълимоти диниро;</w:t>
      </w:r>
    </w:p>
    <w:p w:rsidR="00AD577A" w:rsidRPr="00962E4E" w:rsidRDefault="00AD577A" w:rsidP="00A51FB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Арасту;</w:t>
      </w:r>
    </w:p>
    <w:p w:rsidR="00AD577A" w:rsidRPr="00962E4E" w:rsidRDefault="00AD577A" w:rsidP="00A51FB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Арасту;</w:t>
      </w:r>
    </w:p>
    <w:p w:rsidR="00AD577A" w:rsidRPr="00962E4E" w:rsidRDefault="00AD577A" w:rsidP="00A51FB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Таълимоти 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лироо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99. Т. Пейн пайдоиши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о аз чи медонад?</w:t>
      </w:r>
    </w:p>
    <w:p w:rsidR="00AD577A" w:rsidRPr="00962E4E" w:rsidRDefault="00AD577A" w:rsidP="00197F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Аз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капиталисти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97F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Аз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сотсиалисти;</w:t>
      </w:r>
    </w:p>
    <w:p w:rsidR="00AD577A" w:rsidRPr="00962E4E" w:rsidRDefault="00AD577A" w:rsidP="00197F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Аз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сармоядории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97F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Аз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либерали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7558BA" w:rsidRDefault="00AD577A" w:rsidP="007558B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100. Яке аз намояндагони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ракати сотсиал- демократи кист?</w:t>
      </w:r>
    </w:p>
    <w:p w:rsidR="00AD577A" w:rsidRPr="00962E4E" w:rsidRDefault="00AD577A" w:rsidP="00197F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Т. Пейн;</w:t>
      </w:r>
    </w:p>
    <w:p w:rsidR="00AD577A" w:rsidRPr="00962E4E" w:rsidRDefault="00AD577A" w:rsidP="00197F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Макявели;</w:t>
      </w:r>
    </w:p>
    <w:p w:rsidR="00AD577A" w:rsidRPr="00962E4E" w:rsidRDefault="00AD577A" w:rsidP="00197F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И. Шумперр;</w:t>
      </w:r>
    </w:p>
    <w:p w:rsidR="00AD577A" w:rsidRPr="00962E4E" w:rsidRDefault="00AD577A" w:rsidP="00197F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А. Смит;</w:t>
      </w:r>
    </w:p>
    <w:p w:rsidR="00AD577A" w:rsidRPr="00962E4E" w:rsidRDefault="00AD577A" w:rsidP="00197FC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101.авалин маротиба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тило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бурдааст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Афлотун; 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Арасту;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Томас Гобсс;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Смит;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B6AED"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102.Томас Гоббс мутафаккири асри чанд мебошад?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Асри 20 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Асри 21;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Асри 19;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Асри 18;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103. Дар кадом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муста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илят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ташабускори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обиляту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тавонои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озоди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сифат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шахс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ав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марказиро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ишгол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сотсиалисти 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демократи; 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бунёд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104. Му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омузиши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масъала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махсус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нд?</w:t>
      </w:r>
    </w:p>
    <w:p w:rsidR="00AD577A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Ба масъала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демократи;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Ба самти асоси ташакул ва инкишофи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мешавадд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Ба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самт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5447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ба масъала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105. Дар 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ташкилоти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гайри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укумати ба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гирифта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ED7B7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123;</w:t>
      </w:r>
    </w:p>
    <w:p w:rsidR="00AD577A" w:rsidRPr="00962E4E" w:rsidRDefault="00AD577A" w:rsidP="00ED7B7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134;</w:t>
      </w:r>
    </w:p>
    <w:p w:rsidR="00AD577A" w:rsidRPr="00962E4E" w:rsidRDefault="00AD577A" w:rsidP="00ED7B7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1400;</w:t>
      </w:r>
    </w:p>
    <w:p w:rsidR="00AD577A" w:rsidRPr="00962E4E" w:rsidRDefault="00AD577A" w:rsidP="00ED7B7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133;</w:t>
      </w:r>
    </w:p>
    <w:p w:rsidR="00AD577A" w:rsidRPr="00A54560" w:rsidRDefault="00AD577A" w:rsidP="00ED7B7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54560">
        <w:rPr>
          <w:rFonts w:ascii="Times New Roman Tj" w:hAnsi="Times New Roman Tj"/>
          <w:sz w:val="28"/>
          <w:szCs w:val="28"/>
          <w:lang w:val="tg-Cyrl-TJ"/>
        </w:rPr>
        <w:t>122;</w:t>
      </w:r>
    </w:p>
    <w:p w:rsidR="00AD577A" w:rsidRPr="00A54560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B6AED">
        <w:rPr>
          <w:rFonts w:ascii="Times New Roman Tj" w:hAnsi="Times New Roman Tj"/>
          <w:sz w:val="28"/>
          <w:szCs w:val="28"/>
          <w:lang w:val="tg-Cyrl-TJ"/>
        </w:rPr>
        <w:t>@</w:t>
      </w:r>
      <w:r w:rsidRPr="00A54560">
        <w:rPr>
          <w:rFonts w:ascii="Times New Roman Tj" w:hAnsi="Times New Roman Tj"/>
          <w:sz w:val="28"/>
          <w:szCs w:val="28"/>
          <w:lang w:val="tg-Cyrl-TJ"/>
        </w:rPr>
        <w:t>106. Фаъолияти ташкилот</w:t>
      </w:r>
      <w:r w:rsidRPr="00A54560">
        <w:rPr>
          <w:rFonts w:ascii="Cambria" w:hAnsi="Cambria" w:cs="Cambria"/>
          <w:sz w:val="28"/>
          <w:szCs w:val="28"/>
          <w:lang w:val="tg-Cyrl-TJ"/>
        </w:rPr>
        <w:t>ҳ</w:t>
      </w:r>
      <w:r w:rsidRPr="00A5456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54560">
        <w:rPr>
          <w:rFonts w:ascii="Times New Roman Tj" w:hAnsi="Times New Roman Tj" w:cs="Times New Roman Tj"/>
          <w:sz w:val="28"/>
          <w:szCs w:val="28"/>
          <w:lang w:val="tg-Cyrl-TJ"/>
        </w:rPr>
        <w:t>гайри</w:t>
      </w:r>
      <w:r w:rsidRPr="00A54560">
        <w:rPr>
          <w:rFonts w:ascii="Cambria" w:hAnsi="Cambria" w:cs="Cambria"/>
          <w:sz w:val="28"/>
          <w:szCs w:val="28"/>
          <w:lang w:val="tg-Cyrl-TJ"/>
        </w:rPr>
        <w:t>ҳ</w:t>
      </w:r>
      <w:r w:rsidRPr="00A54560">
        <w:rPr>
          <w:rFonts w:ascii="Times New Roman Tj" w:hAnsi="Times New Roman Tj" w:cs="Times New Roman Tj"/>
          <w:sz w:val="28"/>
          <w:szCs w:val="28"/>
          <w:lang w:val="tg-Cyrl-TJ"/>
        </w:rPr>
        <w:t>укумати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54560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54560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A54560">
        <w:rPr>
          <w:rFonts w:ascii="Cambria" w:hAnsi="Cambria" w:cs="Cambria"/>
          <w:sz w:val="28"/>
          <w:szCs w:val="28"/>
          <w:lang w:val="tg-Cyrl-TJ"/>
        </w:rPr>
        <w:t>ҷ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54560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54560">
        <w:rPr>
          <w:rFonts w:ascii="Times New Roman Tj" w:hAnsi="Times New Roman Tj" w:cs="Times New Roman Tj"/>
          <w:sz w:val="28"/>
          <w:szCs w:val="28"/>
          <w:lang w:val="tg-Cyrl-TJ"/>
        </w:rPr>
        <w:t>кадо</w:t>
      </w:r>
      <w:r w:rsidRPr="00A54560">
        <w:rPr>
          <w:rFonts w:ascii="Times New Roman Tj" w:hAnsi="Times New Roman Tj"/>
          <w:sz w:val="28"/>
          <w:szCs w:val="28"/>
          <w:lang w:val="tg-Cyrl-TJ"/>
        </w:rPr>
        <w:t>м масъала равона карда шудааст?</w:t>
      </w:r>
    </w:p>
    <w:p w:rsidR="00AD577A" w:rsidRPr="00962E4E" w:rsidRDefault="00AD577A" w:rsidP="00ED7B7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A54560">
        <w:rPr>
          <w:rFonts w:ascii="Times New Roman Tj" w:hAnsi="Times New Roman Tj"/>
          <w:sz w:val="28"/>
          <w:szCs w:val="28"/>
          <w:lang w:val="tg-Cyrl-TJ"/>
        </w:rPr>
        <w:t>Ба самти ти</w:t>
      </w:r>
      <w:r w:rsidRPr="00A54560">
        <w:rPr>
          <w:rFonts w:ascii="Cambria" w:hAnsi="Cambria" w:cs="Cambria"/>
          <w:sz w:val="28"/>
          <w:szCs w:val="28"/>
          <w:lang w:val="tg-Cyrl-TJ"/>
        </w:rPr>
        <w:t>ҷ</w:t>
      </w:r>
      <w:r w:rsidRPr="00A54560">
        <w:rPr>
          <w:rFonts w:ascii="Times New Roman Tj" w:hAnsi="Times New Roman Tj" w:cs="Times New Roman Tj"/>
          <w:sz w:val="28"/>
          <w:szCs w:val="28"/>
          <w:lang w:val="tg-Cyrl-TJ"/>
        </w:rPr>
        <w:t>орати</w:t>
      </w:r>
      <w:r w:rsidRPr="00A54560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D7B7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Ба масъала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укумати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D7B7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Ба масъала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,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таълиму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тарбия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экология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D7B7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баробари гендери равона гардидаастт;</w:t>
      </w:r>
    </w:p>
    <w:p w:rsidR="00AD577A" w:rsidRPr="00962E4E" w:rsidRDefault="00AD577A" w:rsidP="00ED7B7E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Ба масъалаи тандурусти;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107. “Барномаи рушди саломатии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кадом сол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2007-2008;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1980-1990;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2006-2010;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2000-2016;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2016-2017;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108. Академик Ю. П. Лисисинин ташкил кардани тарзи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аети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байни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руи чанд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бараси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Ду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Се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анбаа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афт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Чор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109.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анба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о номбар кунед?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Чигунагии фаъолияти одамон ва гайра ;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Худи одамон;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анба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фаъолияти одамон, доираи фаъолтят, шакл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фаъолиятт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B59FA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Фаъолияти одамон;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110.асоси демократикунонии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омъиятро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давлат;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Одамон;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111. Назарияи “шартномаи давлати” пешни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Афлотун;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Арасту;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Томас Гобсс;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Адам Смит;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Ф.Энгелс;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112. Худидоракунии во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кишвар соли чанд ба охир расид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2000;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2003;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1918;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1999;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2001;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113. 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1924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1929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Соли 1924 номи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гирифт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1929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арду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сол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гирифт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Соли 1924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МШС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Т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1929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авобхо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соли 1929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114. Шуру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комебшудан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ба сул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ризояти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икистон чи кор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ро ан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додан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намудани мушкилоти мардум 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Андоз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амъ менамуданд;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Камбизоати,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баланд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бардоштани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зиндагии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тандурусти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гайра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медодандд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менамуданд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намудани мушкилот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115. Яке аз намояндагони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сотсиал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демокр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ати кист?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Т. Пейн;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Макявели;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И. Шумперр;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А. Смит;</w:t>
      </w:r>
    </w:p>
    <w:p w:rsidR="00AD577A" w:rsidRPr="00962E4E" w:rsidRDefault="00AD577A" w:rsidP="00F20EC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Ф.Энгелс;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116. Ба кадом модели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нисбат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моделон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бартари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додаанд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сиёс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амааш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дуруст аст;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117.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увваи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асосии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таба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шумор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мераванд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камбизоатон;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сарватмандон;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синфи миёнаа;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синфи коргар;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118. Дар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пешрафтаи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муосири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ишри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синфи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миёна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зиёда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фоизи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80 то 90 фоиз;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70 то 85 фоиз; 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65 то 80 фоииз;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60 то 75 фоиз;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40 то 45 фоиз;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119. Кадом файласуф иниститути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ташаккулёбии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>.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Лок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Т.Гобс;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И. Кант;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Арасту;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120. Дар давлат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Осиёи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Маркази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ташкилот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айридавлат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ташкилот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ташкилот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121. Унсури асос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сиёсат;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адолат;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ққ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122. Асоси 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озод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ибкории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озод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моликияти хусус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бозор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моликияти хусус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моликияти давлат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123. Дар доираи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озоди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фазои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муста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пайдо мешавад ки онро ч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меноманд?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фазои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фазои боро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$C)фазои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124. Рафтори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одамон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замина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барои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сазовор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барои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хуб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$C)барои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шоиста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сазовор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$E)барои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сазовор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125. ”Ч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адаре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обилияти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худидоракун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бовар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пайдо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намояд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ниёзманд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талаботи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окимияти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 давлат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...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донишманд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А Миграниян;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Локк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Кинн;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Гоббос 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126. Бисёре аз мутафаккирон барои асоснок кардани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кардаанд?  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 2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5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$C)3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4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$E)1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127.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пайдо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асри XV;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$B)асри XVIII;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$C)миёнаи асри XX;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$D)асри Х1Х;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асри Х1;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128.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чанд ва аз тарафи 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пешни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1960 Т. Гобс;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1800 Пейн;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$C)1850 Лоренс фон Штейнн;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1920 Ж.Ж.Руссо;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$E)Штейн;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129. Дар кадом моддаи Конститутсияи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сухан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моддаи 99;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моддаи 88;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$C)моддаи 1;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моддаи 77;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$E)моддаи 76;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130. Чанд модели давлати некуа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8;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$B)6;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$C)3 модел;</w:t>
      </w:r>
    </w:p>
    <w:p w:rsidR="00AD577A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$D)1;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>2;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131. Модел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нек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либерал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демократ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либерал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консерватив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сотсиал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демократ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консерватив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132.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пайдо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XVI;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$B)XX;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$C)асри XVII;</w:t>
      </w:r>
    </w:p>
    <w:p w:rsidR="00AD577A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$D)XIX;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$E)IX;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133. Аввалин маротиба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олимон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бурдаанд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Гегел;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Пейн; 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Т.Гротский ва Т.Гоббс;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Лок;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Т.Гоббс;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134. Н.Макиввелли се арзиши пур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ошкор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сул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амният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истифода ва 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ёфтан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мавод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боигарии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хеш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сул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амнияти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ёфтан аз мавод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боигарии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хеш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 кас ба эъти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имояи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эъти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имояи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БОИГАРИИ ХЕШ;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135. Гегел дар  асараш “Фалсафаи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масъаларо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мавриди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лилу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ҳқ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давлати нек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давлати демократ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давлати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давлати ягона;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136.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идеология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идеология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амъиятиеро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заминаи 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962E4E">
        <w:rPr>
          <w:rFonts w:ascii="Times New Roman Tj" w:hAnsi="Times New Roman Tj"/>
          <w:sz w:val="28"/>
          <w:szCs w:val="28"/>
          <w:lang w:val="tg-Cyrl-TJ"/>
        </w:rPr>
        <w:t>раттаб гардидаанд, фаро мегирад;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идеология ва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137. А.Мигранян зери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мефа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айрирасм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 ахло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айрирасм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 ахло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айраа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ахло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138.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феодал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сотсиолист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i/>
          <w:iCs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$B)сотсиолист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капиталист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инсон</w:t>
      </w:r>
      <w:r w:rsidRPr="00962E4E">
        <w:rPr>
          <w:rFonts w:ascii="Cambria" w:hAnsi="Cambria" w:cs="Cambria"/>
          <w:sz w:val="28"/>
          <w:szCs w:val="28"/>
          <w:lang w:val="tg-Cyrl-TJ"/>
        </w:rPr>
        <w:t>ӣӣ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бунёд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капиталист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139. Кадом олим тарафдори шакли омехтаи идораи давлат ва низоми давлатдор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игар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монархия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),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ашрофсолор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аристрократия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мардумсолори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мократия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>)-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ассум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бошад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- вонанд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амдигарро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назорат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кунанд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такмил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Ж.Ж.Руссо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$B)Т.Пейн;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Макиавеллии;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Г.Гротский;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А. Смит;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140. сат</w:t>
      </w:r>
      <w:r w:rsidRPr="00962E4E">
        <w:rPr>
          <w:rFonts w:ascii="Cambria" w:hAnsi="Cambria" w:cs="Cambria"/>
          <w:sz w:val="28"/>
          <w:szCs w:val="28"/>
          <w:lang w:val="tg-Cyrl-TJ"/>
        </w:rPr>
        <w:t>ҳҳ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демократия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идеология,  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идеология,  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инистут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F3F1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141. Хабермас нишон меди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4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$A)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грамматик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грамматик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коммуникатив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грамматик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коммуникатив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F3F1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F3F1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амал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комуникатив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142. Низоми олами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3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узъ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олами субъективии таассуроти ботин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олами объективии фард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олами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меъёр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олами объективии фард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олами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меъёр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олами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субъективии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таассуроти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ботин</w:t>
      </w:r>
      <w:r w:rsidRPr="00962E4E">
        <w:rPr>
          <w:rFonts w:ascii="Cambria" w:hAnsi="Cambria" w:cs="Cambria"/>
          <w:sz w:val="28"/>
          <w:szCs w:val="28"/>
          <w:lang w:val="tg-Cyrl-TJ"/>
        </w:rPr>
        <w:t>ӣӣ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олами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меъёр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олами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субъективии таассуроти ботин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143. Муаррихи 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.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Негматов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удуд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таърихиро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 минта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10 минта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3 минта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 5 минта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</w:t>
      </w:r>
      <w:r w:rsidRPr="00A5456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/>
          <w:sz w:val="28"/>
          <w:szCs w:val="28"/>
          <w:lang w:val="tg-Cyrl-TJ"/>
        </w:rPr>
        <w:t>4 минта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144. Дар асри ХIX ва аввали асри XX дар Бухоро истило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дом маъно истифода мешуд?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$С)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европои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атрофи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атрофи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145.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Самар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XV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XVII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бурда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исти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куча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146.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идора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раиси вилоят;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$B)раиси но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элликбош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пятидесятник</w:t>
      </w:r>
      <w:r w:rsidRPr="00962E4E">
        <w:rPr>
          <w:rFonts w:ascii="Times New Roman Tj" w:hAnsi="Times New Roman Tj"/>
          <w:sz w:val="28"/>
          <w:szCs w:val="28"/>
          <w:lang w:val="tg-Cyrl-TJ"/>
        </w:rPr>
        <w:t>);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раиси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147. Соли 1899 дар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чанд элликбош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11;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$B)100;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$C)116 тоо;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$D)88;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$E)22;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148. Аломати асосии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шумор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мерафт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хона;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$C)мас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сарой;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$E)Куча;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149. Соли 1911 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йхати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алъаи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нави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андбударо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Шайх-То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56,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Футабофон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61;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$B)Бозори гузашта 25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Шайх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43;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$C)Бозори гузашта 25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Шайх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43,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Шайх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56,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Футабофон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61,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Пуларкиш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67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Дуюм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Мулло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76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962E4E">
        <w:rPr>
          <w:rFonts w:ascii="Cambria" w:hAnsi="Cambria" w:cs="Cambria"/>
          <w:sz w:val="28"/>
          <w:szCs w:val="28"/>
          <w:lang w:val="tg-Cyrl-TJ"/>
        </w:rPr>
        <w:t>ӣӣ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$D)Пуларкиш аз 67 ва Дуюм Мулло аз 76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$E)Мулло аз 76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150. Бештар номгузории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асоси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монда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аз 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йи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ойгиршавии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$C)аз тарзи маш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улият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л ва аз 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йи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пасту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хамии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151. 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шахсони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маъмурии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сифат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баромад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мекарданд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3 сифат;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4 сифат;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$C)2 сифатт;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$D)5 сифат;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$E)1сифат;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152. 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шахсони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маъмурии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2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сифат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баромад мекарданд, 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раис ва элликбош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$B)раис ва 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намояндаи маъмурият дар 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т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намояндаи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$E)де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153. 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сифати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интихоб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962E4E">
        <w:rPr>
          <w:rFonts w:ascii="Times New Roman Tj" w:hAnsi="Times New Roman Tj"/>
          <w:sz w:val="28"/>
          <w:szCs w:val="28"/>
          <w:lang w:val="tg-Cyrl-TJ"/>
        </w:rPr>
        <w:t>шуд?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сарватсанд;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акиму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донишманд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$C)шахсе, ки аз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синну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рибаи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згор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нуфузу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эътибор</w:t>
      </w:r>
      <w:r>
        <w:rPr>
          <w:rFonts w:ascii="Times New Roman Tj" w:hAnsi="Times New Roman Tj"/>
          <w:sz w:val="28"/>
          <w:szCs w:val="28"/>
          <w:lang w:val="tg-Cyrl-TJ"/>
        </w:rPr>
        <w:t>,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сарват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нисбат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аъзоёни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шахси доро;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$E)шахси нодор;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154. Дар асри 19 ва нимаи аввали асри 20 дар Бухорои Шар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кадом масъала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истифодабар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ихтиёрдор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истифодабар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ихтиёрдор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таври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ашар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кофтан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тоза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йбор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ва канал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уфт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 замин ва обшор намудани 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$E)обшор нанамудани 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155.Кадом му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ққ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гарчанде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сохтмони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сотсиалистни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ишло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удудии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заминистифодабариро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байн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бурда буд, аммо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удудии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хочагидор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шакли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тозаи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баъзе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дурдаст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ниго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$B)А.Шишов;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В.А. Полозовв; </w:t>
      </w:r>
    </w:p>
    <w:p w:rsidR="00AD577A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К.Ш.Шаниязов;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156. Мироб кист?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$С) шахси волома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маъмурияти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обёрикун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шумор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рафта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обёрику</w:t>
      </w:r>
      <w:r w:rsidRPr="00962E4E">
        <w:rPr>
          <w:rFonts w:ascii="Times New Roman Tj" w:hAnsi="Times New Roman Tj"/>
          <w:sz w:val="28"/>
          <w:szCs w:val="28"/>
          <w:lang w:val="tg-Cyrl-TJ"/>
        </w:rPr>
        <w:t>нанда аз канали калон об медодд;</w:t>
      </w:r>
    </w:p>
    <w:p w:rsidR="00AD577A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шахси назораткунандаи сарга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$E)2002;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157. Кадом сол Дикрети ШХК РФСФСР дар бораи замин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1987;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$B)1888;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соли 1917;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2000;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$E)2002;</w:t>
      </w:r>
    </w:p>
    <w:p w:rsidR="00AD577A" w:rsidRPr="00962E4E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15</w:t>
      </w:r>
      <w:r>
        <w:rPr>
          <w:rFonts w:ascii="Times New Roman Tj" w:hAnsi="Times New Roman Tj"/>
          <w:sz w:val="28"/>
          <w:szCs w:val="28"/>
          <w:lang w:val="tg-Cyrl-TJ"/>
        </w:rPr>
        <w:t>8</w:t>
      </w:r>
      <w:r w:rsidRPr="00962E4E">
        <w:rPr>
          <w:rFonts w:ascii="Times New Roman Tj" w:hAnsi="Times New Roman Tj"/>
          <w:sz w:val="28"/>
          <w:szCs w:val="28"/>
          <w:lang w:val="tg-Cyrl-TJ"/>
        </w:rPr>
        <w:t>. Кадом сол системаи ягонаи Ш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депутат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сохта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1999;</w:t>
      </w:r>
    </w:p>
    <w:p w:rsidR="00AD577A" w:rsidRPr="00962E4E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851EB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1987;</w:t>
      </w:r>
    </w:p>
    <w:p w:rsidR="00AD577A" w:rsidRPr="00962E4E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1918;</w:t>
      </w:r>
    </w:p>
    <w:p w:rsidR="00AD577A" w:rsidRPr="00962E4E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2001;</w:t>
      </w:r>
    </w:p>
    <w:p w:rsidR="00AD577A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>2003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159. Кадом сол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Бухорои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Шар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1920;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851EB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1998;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5 феврали 1925;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2008;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2007;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160. Кадом сол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анъанавии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худидоракунии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иваз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$B)соли 1990;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$C)апрели соли 1925;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$E)соли 2006; 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161.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онуни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принсип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умумии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ташкили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худидоракунии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двр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ШС”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2 марти 1999;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$B)1 сентябр 1999;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$С) 9 апрели 1990;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$D)3 марти 2000;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$E)2 июни 2006: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162. Консепсияи рушди конститутсион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$С) соли 1993;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соли 2000;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$E)соли 2008;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</w:rPr>
        <w:t>163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. Конститутсияи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марти 2000;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$C)06 ноябр 1994;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$D)02 феврали 2000;</w:t>
      </w:r>
    </w:p>
    <w:p w:rsidR="00AD577A" w:rsidRPr="00962E4E" w:rsidRDefault="00AD577A" w:rsidP="00245D83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$E)09 марти 2001;</w:t>
      </w:r>
    </w:p>
    <w:p w:rsidR="00AD577A" w:rsidRPr="00962E4E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851EB7"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16</w:t>
      </w:r>
      <w:r>
        <w:rPr>
          <w:rFonts w:ascii="Times New Roman Tj" w:hAnsi="Times New Roman Tj"/>
          <w:sz w:val="28"/>
          <w:szCs w:val="28"/>
          <w:lang w:val="tg-Cyrl-TJ"/>
        </w:rPr>
        <w:t>4</w:t>
      </w:r>
      <w:r w:rsidRPr="00962E4E">
        <w:rPr>
          <w:rFonts w:ascii="Times New Roman Tj" w:hAnsi="Times New Roman Tj"/>
          <w:sz w:val="28"/>
          <w:szCs w:val="28"/>
          <w:lang w:val="tg-Cyrl-TJ"/>
        </w:rPr>
        <w:t>. Ю. Хабермас ивазшавии давра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таърихиро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ивазшавии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навъи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медонист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маъно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</w:p>
    <w:p w:rsidR="00AD577A" w:rsidRPr="00962E4E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п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шидаг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аммувофи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851EB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кушодаг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номувофи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851EB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кушодаг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аммувофи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Cambria" w:hAnsi="Cambria" w:cs="Cambria"/>
          <w:sz w:val="28"/>
          <w:szCs w:val="28"/>
          <w:lang w:val="tg-Cyrl-TJ"/>
        </w:rPr>
        <w:t>ӣӣ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851EB7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номувофи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номувофи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>
        <w:rPr>
          <w:rFonts w:ascii="Cambria" w:hAnsi="Cambria" w:cs="Cambria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165. Ин 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бисёртаркиба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худташкилкунандае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тобеъ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набуда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доранд”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А.Комарова;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 w:rsidRPr="00851EB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Р.Герасимова;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851EB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В.Бачининн;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851EB7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В.Дзодзиева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166. Мувофи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назарияи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Pr="00962E4E">
        <w:rPr>
          <w:rFonts w:ascii="Times New Roman Tj" w:hAnsi="Times New Roman Tj"/>
          <w:sz w:val="28"/>
          <w:szCs w:val="28"/>
          <w:lang w:val="tg-Cyrl-TJ"/>
        </w:rPr>
        <w:t>.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Бачинин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робитаи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тарафайни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3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амсила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номбар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AD577A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консенсус, агон;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$B)антагонизм, консенсус;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$C)антагонизм, консенсус,агонн;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$D)консенсус,агон;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$E)агон;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167. Антагонизм чист?</w:t>
      </w:r>
    </w:p>
    <w:p w:rsidR="00AD577A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низоми бисёртаркиба ва худташкилкунандае мебошад, ки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тобеъ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набуда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</w:t>
      </w:r>
      <w:r w:rsidRPr="00962E4E">
        <w:rPr>
          <w:rFonts w:ascii="Times New Roman Tj" w:hAnsi="Times New Roman Tj"/>
          <w:sz w:val="28"/>
          <w:szCs w:val="28"/>
          <w:lang w:val="tg-Cyrl-TJ"/>
        </w:rPr>
        <w:t>удро доранд;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$B)Зинаи камолоти шакл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ичтимоии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обилияти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меаи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еаи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бунёд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$C)Давлати неруманд, мисли давлати тоталитар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тамоми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кушиш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рвандонро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тадби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шахс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таъ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садона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шакл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навпайдошудаи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меаи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одиса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ой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метавонад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мутоби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талабот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манфи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якдигар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мутоби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талабот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манфи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якдигар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168. Консенсус чист?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Давлати неруманд, мисли давлати тоталитар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тамоми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кушиш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рвандонро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тадби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шахс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таъ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садона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шакл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навпайдошудаи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962E4E">
        <w:rPr>
          <w:rFonts w:ascii="Times New Roman Tj" w:hAnsi="Times New Roman Tj"/>
          <w:sz w:val="28"/>
          <w:szCs w:val="28"/>
          <w:lang w:val="tg-Cyrl-TJ"/>
        </w:rPr>
        <w:t>омеаи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$B)низоми бисёртаркиба ва худташкилкунандае мебошад, ки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тобеъ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набуда, 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$C)консенсус-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одиса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ой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дошта метавонад, ки давлат ва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мутоби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талабот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манфиа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якдигар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мекунандд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$D)Зинаи камолоти шакл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ичтимоии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обилияти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еаи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бунёд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CC7D3D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169. АГОН чист?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одиса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ой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метавонад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мутоби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талабот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манфиат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якдигар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$B)Давлати неруманд;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$C)Зинаи камолоти шакл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ичтимоии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обилияти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чоме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аи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бунёд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меравадд;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$D)низоми бисёртаркиба ва худташкилкунандае мебошад, ки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тобеъ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набуда, 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170. Кадом олим 3 варианти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амтаъсиррасонии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пешни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В.Дзодзиева 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$B)Г.В.Косов;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$C)А.Сунгуровв;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$D)М.А.Абрамова;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171. Таърихи пайдоиш ва ташаккул ёфтани институти худидоракунии 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давра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10 давра;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$B)9давра 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$C)3 давраа;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$D)2 давра;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4 давра;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172. Дарс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пайдоиш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инкишофи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институти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худидоракунии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аллро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давраи баъд аз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 аз давраи 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ибихтиёр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$B)то давраи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баъд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$C)то давраи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баъд аз ин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илоб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ибихтиёр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$D)аз давраи 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ибихтиёр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имр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аз давраи 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ибихтиёр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173. 10.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пайдо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XVI;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$B)XX;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$C)асри XVII;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$D)XIX;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XI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174. Аввалин маротиба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олимон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бурдаанд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Гегел;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>Пратагор;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$C)Т.Гротский ва Т.Гоббс;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Лок;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Афлотун;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175. Н.Макиввелли се арзиши пур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ошкор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сул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амният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истифода ва 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ёфтан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мавод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боигарии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хеш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сул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амнияти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ёфтан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мавод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боигарии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хеш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 кас ба эъти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имояи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эъти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имояи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ба эъти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имояи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176. Гегел дар  асараш “Фалсафаи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масъаларо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мавриди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лилу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ҳқ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давлати нек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давлати демократ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боигарии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хеш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/>
          <w:sz w:val="28"/>
          <w:szCs w:val="28"/>
          <w:lang w:val="tg-Cyrl-TJ"/>
        </w:rPr>
        <w:t>ар кас ба эъти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имояи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онн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851EB7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давлати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$D)давлати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ба эъти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имояи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177.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унсур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идеология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идеология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амъиятиеро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заминаи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мураттаб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фаро мегирад;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$D)идеология ва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аракат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178. А.Мигранян зери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мефа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айрирасм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ахло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муносибат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айрирасм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ахло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дин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айраа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$D)ахло</w:t>
      </w:r>
      <w:r w:rsidRPr="00962E4E">
        <w:rPr>
          <w:rFonts w:ascii="Cambria" w:hAnsi="Cambria" w:cs="Cambria"/>
          <w:sz w:val="28"/>
          <w:szCs w:val="28"/>
          <w:lang w:val="tg-Cyrl-TJ"/>
        </w:rPr>
        <w:t>қӣ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милл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179.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гуна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феодал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сотсиолист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i/>
          <w:iCs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$B)сотсиолист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капиталист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$С)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инсон</w:t>
      </w:r>
      <w:r w:rsidRPr="00962E4E">
        <w:rPr>
          <w:rFonts w:ascii="Cambria" w:hAnsi="Cambria" w:cs="Cambria"/>
          <w:sz w:val="28"/>
          <w:szCs w:val="28"/>
          <w:lang w:val="tg-Cyrl-TJ"/>
        </w:rPr>
        <w:t>ӣӣ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бунёд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инсон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180. Кадом олим тарафдори шакли омехтаи идораи давлат ва низоми давлатдор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игар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монархия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),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ашрофсолор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аристрократия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мардумсолори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мократия</w:t>
      </w:r>
      <w:r w:rsidRPr="00962E4E">
        <w:rPr>
          <w:rFonts w:ascii="Times New Roman Tj" w:hAnsi="Times New Roman Tj"/>
          <w:sz w:val="28"/>
          <w:szCs w:val="28"/>
          <w:lang w:val="tg-Cyrl-TJ"/>
        </w:rPr>
        <w:t>)-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ассум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бошад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вонанд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амдигарро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назорат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кунанд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такмил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Ж.Ж.Руссо;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$B)Т.Пейн;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$C)Макиавеллии;</w:t>
      </w:r>
    </w:p>
    <w:p w:rsidR="00AD577A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$D)Г.Гротский;</w:t>
      </w:r>
    </w:p>
    <w:p w:rsidR="00AD577A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bookmarkStart w:id="0" w:name="_GoBack"/>
      <w:bookmarkEnd w:id="0"/>
      <w:r>
        <w:rPr>
          <w:rFonts w:ascii="Times New Roman Tj" w:hAnsi="Times New Roman Tj"/>
          <w:sz w:val="28"/>
          <w:szCs w:val="28"/>
          <w:lang w:val="tg-Cyrl-TJ"/>
        </w:rPr>
        <w:t>идеалогия;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181. сат</w:t>
      </w:r>
      <w:r w:rsidRPr="00962E4E">
        <w:rPr>
          <w:rFonts w:ascii="Cambria" w:hAnsi="Cambria" w:cs="Cambria"/>
          <w:sz w:val="28"/>
          <w:szCs w:val="28"/>
          <w:lang w:val="tg-Cyrl-TJ"/>
        </w:rPr>
        <w:t>ҳҳ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демок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ратия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?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идеология,  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$C)идеология,  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идеалогия;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182. Хабермас нишон меди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4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, 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грамматик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ли теолог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коммуникатив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грамматик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коммуникатив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CC7D3D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CC7D3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CC7D3D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теологии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грамматик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коммуникатив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183. Низоми олами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3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узъ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олами субъективии таассуроти ботин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$B)олами объективии фард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олами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меъёр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$C)олами объективии фард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олами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меъёр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олами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962E4E">
        <w:rPr>
          <w:rFonts w:ascii="Times New Roman Tj" w:hAnsi="Times New Roman Tj"/>
          <w:sz w:val="28"/>
          <w:szCs w:val="28"/>
          <w:lang w:val="tg-Cyrl-TJ"/>
        </w:rPr>
        <w:t>убъективии таассуроти ботин</w:t>
      </w:r>
      <w:r w:rsidRPr="00962E4E">
        <w:rPr>
          <w:rFonts w:ascii="Cambria" w:hAnsi="Cambria" w:cs="Cambria"/>
          <w:sz w:val="28"/>
          <w:szCs w:val="28"/>
          <w:lang w:val="tg-Cyrl-TJ"/>
        </w:rPr>
        <w:t>ӣӣ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CC7D3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/>
          <w:sz w:val="28"/>
          <w:szCs w:val="28"/>
          <w:lang w:val="tg-Cyrl-TJ"/>
        </w:rPr>
        <w:t>олами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меъёр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олами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субъективии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таассуроти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ботин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1612E1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184. Дар асоси сохтори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ягонае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сохта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зерсохтор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иборат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$B)сиёс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185.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увваи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асосии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таба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шумор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мераванд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камбизоатон;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$B)сарватмандон;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$C)синфи миёнаа;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$D)синфи коргар;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186. Дар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пешрафтаи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муосири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ишри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синфи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миёна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зиёда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фоизи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олиро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80 то 90 фоиз;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$B)70 то 85 фоиз 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$С) 65 то 80 фоииз;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60 то 75 фоиз;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$E)20 фоиз;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187. Кадом файласуф иниститути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ташаккулёбии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номида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/>
          <w:sz w:val="28"/>
          <w:szCs w:val="28"/>
          <w:lang w:val="tg-Cyrl-TJ"/>
        </w:rPr>
        <w:t>.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Лок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$B)Т.Гобс;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$С) И. Кант;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$E)Су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E5510B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188. Дар давлат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Осиёи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Маркази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умла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$A)  $A)  ташкилот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ғ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айридавлат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$B)ташкилот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$С) 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$E)Су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рот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Инистут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189. Унсури асос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вари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сиёсат;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адолат;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ққ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фар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190. Асоси и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рвандиро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ме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озод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со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ибкории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озод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$С) моликияти хусус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бозор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солим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моликияти хусус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$E)Хусус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191. Дар доираи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озоди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фазои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муста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тимоие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пайдо мешавад ки онро ч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меноманд?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фазои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фазои боро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$C)фазои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191. Рафтори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одамон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замина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барои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сазовор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барои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хуб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$C)барои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шоиста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ва сазовор;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$E)барои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осоишта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192. ”Ч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адаре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обилияти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худидоракун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бовар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пайдо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намояд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ниёзманд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талаботи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институт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окимияти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...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кадом донишманд аст?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А Миграниян;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Локк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Кинн;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Гоббос 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$E)А. Смит;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193. Бисёре аз мутафаккирон барои асоснок кардани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еи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имро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кардаанд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?  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 2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$B) 5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$C)3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исматт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$D) 4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$E)1 </w:t>
      </w:r>
      <w:r w:rsidRPr="00962E4E">
        <w:rPr>
          <w:rFonts w:ascii="Cambria" w:hAnsi="Cambria" w:cs="Cambria"/>
          <w:sz w:val="28"/>
          <w:szCs w:val="28"/>
          <w:lang w:val="tg-Cyrl-TJ"/>
        </w:rPr>
        <w:t>қ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исмат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194.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пайдо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асри XV;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$B)асри XVIII;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$C)миёнаи асри XX;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$D)асри Х1Х;</w:t>
      </w:r>
    </w:p>
    <w:p w:rsidR="00AD577A" w:rsidRPr="00962E4E" w:rsidRDefault="00AD577A" w:rsidP="00E446C6">
      <w:pPr>
        <w:tabs>
          <w:tab w:val="left" w:pos="0"/>
          <w:tab w:val="left" w:pos="385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X;</w:t>
      </w:r>
      <w:r>
        <w:rPr>
          <w:rFonts w:ascii="Times New Roman Tj" w:hAnsi="Times New Roman Tj"/>
          <w:sz w:val="28"/>
          <w:szCs w:val="28"/>
          <w:lang w:val="tg-Cyrl-TJ"/>
        </w:rPr>
        <w:tab/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195.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пешни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1960 Т. Гобс;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1800 Пейн;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$C)1850 Лоренс фон Штейнн;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1920 Ж.Ж.Руссо;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дурустанд;</w:t>
      </w:r>
    </w:p>
    <w:p w:rsidR="00AD577A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@196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. Дар кадом моддаи Конститутсияи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сухан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>
        <w:rPr>
          <w:rFonts w:ascii="Times New Roman Tj" w:hAnsi="Times New Roman Tj"/>
          <w:sz w:val="28"/>
          <w:szCs w:val="28"/>
          <w:lang w:val="tg-Cyrl-TJ"/>
        </w:rPr>
        <w:t>моддаи 81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моддаи 88;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$C)моддаи 1;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моддаи 77;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моддаи 76;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197. Чанд модели давлати некуа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мав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8;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$B)6;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$C)3 модел;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$D)1;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4;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198. Модел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нек</w:t>
      </w:r>
      <w:r w:rsidRPr="00962E4E">
        <w:rPr>
          <w:rFonts w:ascii="Cambria" w:hAnsi="Cambria" w:cs="Cambria"/>
          <w:sz w:val="28"/>
          <w:szCs w:val="28"/>
          <w:lang w:val="tg-Cyrl-TJ"/>
        </w:rPr>
        <w:t>ӯ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вол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либерал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демократ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$C)либерал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консерватив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сотсиал</w:t>
      </w:r>
      <w:r w:rsidRPr="00962E4E">
        <w:rPr>
          <w:rFonts w:ascii="Times New Roman Tj" w:hAnsi="Times New Roman Tj"/>
          <w:sz w:val="28"/>
          <w:szCs w:val="28"/>
          <w:lang w:val="tg-Cyrl-TJ"/>
        </w:rPr>
        <w:t>-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демократ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$E)демократ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199. 10.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“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аср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пайдо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XVI;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$B)XX;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$С) асри XVII;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$D)XIX;</w:t>
      </w:r>
    </w:p>
    <w:p w:rsidR="00AD577A" w:rsidRPr="00962E4E" w:rsidRDefault="00AD577A" w:rsidP="004C42C9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асри XVI;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Pr="00962E4E">
        <w:rPr>
          <w:rFonts w:ascii="Times New Roman Tj" w:hAnsi="Times New Roman Tj"/>
          <w:sz w:val="28"/>
          <w:szCs w:val="28"/>
          <w:lang w:val="tg-Cyrl-TJ"/>
        </w:rPr>
        <w:t>200. Маф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“Давлати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962E4E">
        <w:rPr>
          <w:rFonts w:ascii="Cambria" w:hAnsi="Cambria" w:cs="Cambria"/>
          <w:sz w:val="28"/>
          <w:szCs w:val="28"/>
          <w:lang w:val="tg-Cyrl-TJ"/>
        </w:rPr>
        <w:t>ӣ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пешни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962E4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$A)  1960 Т. Гобс;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$B) 1800 Пейн;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$C)1850 Лоренс фон Штейнн;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$D) 1920 Ж.Ж.Руссо;</w:t>
      </w:r>
    </w:p>
    <w:p w:rsidR="00AD577A" w:rsidRPr="00962E4E" w:rsidRDefault="00AD577A" w:rsidP="009E538C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962E4E">
        <w:rPr>
          <w:rFonts w:ascii="Times New Roman Tj" w:hAnsi="Times New Roman Tj"/>
          <w:sz w:val="28"/>
          <w:szCs w:val="28"/>
          <w:lang w:val="tg-Cyrl-TJ"/>
        </w:rPr>
        <w:t>$E) асри XVII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Cambria" w:hAnsi="Cambria" w:cs="Cambria"/>
          <w:sz w:val="28"/>
          <w:szCs w:val="28"/>
          <w:lang w:val="tg-Cyrl-TJ"/>
        </w:rPr>
        <w:t>ҷ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962E4E">
        <w:rPr>
          <w:rFonts w:ascii="Cambria" w:hAnsi="Cambria" w:cs="Cambria"/>
          <w:sz w:val="28"/>
          <w:szCs w:val="28"/>
          <w:lang w:val="tg-Cyrl-TJ"/>
        </w:rPr>
        <w:t>ҳ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962E4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62E4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962E4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D577A" w:rsidRPr="00962E4E" w:rsidRDefault="00AD577A" w:rsidP="00A616E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A616E5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D577A" w:rsidRPr="00962E4E" w:rsidRDefault="00AD577A" w:rsidP="0067369F">
      <w:pPr>
        <w:tabs>
          <w:tab w:val="left" w:pos="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sectPr w:rsidR="00AD577A" w:rsidRPr="00962E4E" w:rsidSect="00412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37CE"/>
    <w:multiLevelType w:val="hybridMultilevel"/>
    <w:tmpl w:val="C95EA1E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063457"/>
    <w:multiLevelType w:val="hybridMultilevel"/>
    <w:tmpl w:val="2AAA2DB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2D1455"/>
    <w:multiLevelType w:val="hybridMultilevel"/>
    <w:tmpl w:val="7AB6038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877284"/>
    <w:multiLevelType w:val="hybridMultilevel"/>
    <w:tmpl w:val="D6F61388"/>
    <w:lvl w:ilvl="0" w:tplc="FFFFFFFF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8A50E5"/>
    <w:multiLevelType w:val="hybridMultilevel"/>
    <w:tmpl w:val="AF8871F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FC554A"/>
    <w:multiLevelType w:val="hybridMultilevel"/>
    <w:tmpl w:val="6D0A963A"/>
    <w:lvl w:ilvl="0" w:tplc="FFFFFFFF">
      <w:start w:val="1"/>
      <w:numFmt w:val="upperLett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141C3582"/>
    <w:multiLevelType w:val="hybridMultilevel"/>
    <w:tmpl w:val="E5DA86E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9A06C1"/>
    <w:multiLevelType w:val="hybridMultilevel"/>
    <w:tmpl w:val="711A55B6"/>
    <w:lvl w:ilvl="0" w:tplc="FFFFFFFF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16A03711"/>
    <w:multiLevelType w:val="hybridMultilevel"/>
    <w:tmpl w:val="F8D4A1D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4A790E"/>
    <w:multiLevelType w:val="hybridMultilevel"/>
    <w:tmpl w:val="8DFC77A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5E76A7"/>
    <w:multiLevelType w:val="hybridMultilevel"/>
    <w:tmpl w:val="6590D76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450768"/>
    <w:multiLevelType w:val="hybridMultilevel"/>
    <w:tmpl w:val="02F83EF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654172"/>
    <w:multiLevelType w:val="hybridMultilevel"/>
    <w:tmpl w:val="0810B70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79757B"/>
    <w:multiLevelType w:val="hybridMultilevel"/>
    <w:tmpl w:val="11E0377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323312"/>
    <w:multiLevelType w:val="hybridMultilevel"/>
    <w:tmpl w:val="B720C8C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AD6391"/>
    <w:multiLevelType w:val="hybridMultilevel"/>
    <w:tmpl w:val="A2A62A2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82644DE"/>
    <w:multiLevelType w:val="hybridMultilevel"/>
    <w:tmpl w:val="D89EA2C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392D2A"/>
    <w:multiLevelType w:val="hybridMultilevel"/>
    <w:tmpl w:val="13EC8DA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84F5BFF"/>
    <w:multiLevelType w:val="hybridMultilevel"/>
    <w:tmpl w:val="E4A6344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A9F36CC"/>
    <w:multiLevelType w:val="hybridMultilevel"/>
    <w:tmpl w:val="959284A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305F5F"/>
    <w:multiLevelType w:val="hybridMultilevel"/>
    <w:tmpl w:val="9A7ADA24"/>
    <w:lvl w:ilvl="0" w:tplc="FFFFFFFF">
      <w:start w:val="1"/>
      <w:numFmt w:val="upperLetter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21">
    <w:nsid w:val="3CB935FF"/>
    <w:multiLevelType w:val="hybridMultilevel"/>
    <w:tmpl w:val="E086F5B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CD507CF"/>
    <w:multiLevelType w:val="hybridMultilevel"/>
    <w:tmpl w:val="C7BE6E5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FD636EF"/>
    <w:multiLevelType w:val="hybridMultilevel"/>
    <w:tmpl w:val="0F1E54C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9845D0"/>
    <w:multiLevelType w:val="hybridMultilevel"/>
    <w:tmpl w:val="2FAE973E"/>
    <w:lvl w:ilvl="0" w:tplc="FFFFFFFF">
      <w:start w:val="1"/>
      <w:numFmt w:val="upperLett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5">
    <w:nsid w:val="43CD4955"/>
    <w:multiLevelType w:val="hybridMultilevel"/>
    <w:tmpl w:val="437C41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8666AA"/>
    <w:multiLevelType w:val="hybridMultilevel"/>
    <w:tmpl w:val="06AEC3A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6B14430"/>
    <w:multiLevelType w:val="hybridMultilevel"/>
    <w:tmpl w:val="FD540CD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995228D"/>
    <w:multiLevelType w:val="hybridMultilevel"/>
    <w:tmpl w:val="BC30251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FCA3FCD"/>
    <w:multiLevelType w:val="hybridMultilevel"/>
    <w:tmpl w:val="552AB26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2640FC2"/>
    <w:multiLevelType w:val="hybridMultilevel"/>
    <w:tmpl w:val="1898FD1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6744A6"/>
    <w:multiLevelType w:val="hybridMultilevel"/>
    <w:tmpl w:val="86CE24C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7510CFE"/>
    <w:multiLevelType w:val="hybridMultilevel"/>
    <w:tmpl w:val="E72E8D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31A22F7"/>
    <w:multiLevelType w:val="hybridMultilevel"/>
    <w:tmpl w:val="B792F2C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4E26C10"/>
    <w:multiLevelType w:val="hybridMultilevel"/>
    <w:tmpl w:val="3C0640D2"/>
    <w:lvl w:ilvl="0" w:tplc="FFFFFFFF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>
    <w:nsid w:val="6676056C"/>
    <w:multiLevelType w:val="hybridMultilevel"/>
    <w:tmpl w:val="3AB2230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69B1CEA"/>
    <w:multiLevelType w:val="hybridMultilevel"/>
    <w:tmpl w:val="EAB6FD1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9291D4D"/>
    <w:multiLevelType w:val="hybridMultilevel"/>
    <w:tmpl w:val="88FCCFF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976BDC"/>
    <w:multiLevelType w:val="hybridMultilevel"/>
    <w:tmpl w:val="8780C39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0DC75D7"/>
    <w:multiLevelType w:val="hybridMultilevel"/>
    <w:tmpl w:val="7966BA1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347CB8"/>
    <w:multiLevelType w:val="hybridMultilevel"/>
    <w:tmpl w:val="C20CBC9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6C832AA"/>
    <w:multiLevelType w:val="hybridMultilevel"/>
    <w:tmpl w:val="A6767C8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8390731"/>
    <w:multiLevelType w:val="hybridMultilevel"/>
    <w:tmpl w:val="CF5A49A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A8D542E"/>
    <w:multiLevelType w:val="hybridMultilevel"/>
    <w:tmpl w:val="D6BEE46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B3872E2"/>
    <w:multiLevelType w:val="hybridMultilevel"/>
    <w:tmpl w:val="65445296"/>
    <w:lvl w:ilvl="0" w:tplc="FFFFFFFF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>
    <w:nsid w:val="7C0758C8"/>
    <w:multiLevelType w:val="hybridMultilevel"/>
    <w:tmpl w:val="F6CEFE6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CE402FE"/>
    <w:multiLevelType w:val="hybridMultilevel"/>
    <w:tmpl w:val="1E6ED1B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D60224C"/>
    <w:multiLevelType w:val="hybridMultilevel"/>
    <w:tmpl w:val="8BA4B32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E4861FB"/>
    <w:multiLevelType w:val="hybridMultilevel"/>
    <w:tmpl w:val="9D487B80"/>
    <w:lvl w:ilvl="0" w:tplc="FFFFFFFF">
      <w:start w:val="1"/>
      <w:numFmt w:val="upperLett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9">
    <w:nsid w:val="7F8146BB"/>
    <w:multiLevelType w:val="hybridMultilevel"/>
    <w:tmpl w:val="F5F0A08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20"/>
  </w:num>
  <w:num w:numId="4">
    <w:abstractNumId w:val="31"/>
  </w:num>
  <w:num w:numId="5">
    <w:abstractNumId w:val="24"/>
  </w:num>
  <w:num w:numId="6">
    <w:abstractNumId w:val="35"/>
  </w:num>
  <w:num w:numId="7">
    <w:abstractNumId w:val="11"/>
  </w:num>
  <w:num w:numId="8">
    <w:abstractNumId w:val="1"/>
  </w:num>
  <w:num w:numId="9">
    <w:abstractNumId w:val="5"/>
  </w:num>
  <w:num w:numId="10">
    <w:abstractNumId w:val="0"/>
  </w:num>
  <w:num w:numId="11">
    <w:abstractNumId w:val="15"/>
  </w:num>
  <w:num w:numId="12">
    <w:abstractNumId w:val="29"/>
  </w:num>
  <w:num w:numId="13">
    <w:abstractNumId w:val="27"/>
  </w:num>
  <w:num w:numId="14">
    <w:abstractNumId w:val="19"/>
  </w:num>
  <w:num w:numId="15">
    <w:abstractNumId w:val="48"/>
  </w:num>
  <w:num w:numId="16">
    <w:abstractNumId w:val="25"/>
  </w:num>
  <w:num w:numId="17">
    <w:abstractNumId w:val="39"/>
  </w:num>
  <w:num w:numId="18">
    <w:abstractNumId w:val="38"/>
  </w:num>
  <w:num w:numId="19">
    <w:abstractNumId w:val="9"/>
  </w:num>
  <w:num w:numId="20">
    <w:abstractNumId w:val="34"/>
  </w:num>
  <w:num w:numId="21">
    <w:abstractNumId w:val="21"/>
  </w:num>
  <w:num w:numId="22">
    <w:abstractNumId w:val="4"/>
  </w:num>
  <w:num w:numId="23">
    <w:abstractNumId w:val="12"/>
  </w:num>
  <w:num w:numId="24">
    <w:abstractNumId w:val="45"/>
  </w:num>
  <w:num w:numId="25">
    <w:abstractNumId w:val="36"/>
  </w:num>
  <w:num w:numId="26">
    <w:abstractNumId w:val="33"/>
  </w:num>
  <w:num w:numId="27">
    <w:abstractNumId w:val="44"/>
  </w:num>
  <w:num w:numId="28">
    <w:abstractNumId w:val="37"/>
  </w:num>
  <w:num w:numId="29">
    <w:abstractNumId w:val="46"/>
  </w:num>
  <w:num w:numId="30">
    <w:abstractNumId w:val="49"/>
  </w:num>
  <w:num w:numId="31">
    <w:abstractNumId w:val="8"/>
  </w:num>
  <w:num w:numId="32">
    <w:abstractNumId w:val="13"/>
  </w:num>
  <w:num w:numId="33">
    <w:abstractNumId w:val="2"/>
  </w:num>
  <w:num w:numId="34">
    <w:abstractNumId w:val="30"/>
  </w:num>
  <w:num w:numId="35">
    <w:abstractNumId w:val="10"/>
  </w:num>
  <w:num w:numId="36">
    <w:abstractNumId w:val="28"/>
  </w:num>
  <w:num w:numId="37">
    <w:abstractNumId w:val="23"/>
  </w:num>
  <w:num w:numId="38">
    <w:abstractNumId w:val="14"/>
  </w:num>
  <w:num w:numId="39">
    <w:abstractNumId w:val="17"/>
  </w:num>
  <w:num w:numId="40">
    <w:abstractNumId w:val="43"/>
  </w:num>
  <w:num w:numId="41">
    <w:abstractNumId w:val="6"/>
  </w:num>
  <w:num w:numId="42">
    <w:abstractNumId w:val="40"/>
  </w:num>
  <w:num w:numId="43">
    <w:abstractNumId w:val="42"/>
  </w:num>
  <w:num w:numId="44">
    <w:abstractNumId w:val="32"/>
  </w:num>
  <w:num w:numId="45">
    <w:abstractNumId w:val="26"/>
  </w:num>
  <w:num w:numId="46">
    <w:abstractNumId w:val="41"/>
  </w:num>
  <w:num w:numId="47">
    <w:abstractNumId w:val="18"/>
  </w:num>
  <w:num w:numId="48">
    <w:abstractNumId w:val="22"/>
  </w:num>
  <w:num w:numId="49">
    <w:abstractNumId w:val="16"/>
  </w:num>
  <w:num w:numId="50">
    <w:abstractNumId w:val="47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669A"/>
    <w:rsid w:val="00003257"/>
    <w:rsid w:val="000114E2"/>
    <w:rsid w:val="000118FF"/>
    <w:rsid w:val="0002174D"/>
    <w:rsid w:val="000419F7"/>
    <w:rsid w:val="00043881"/>
    <w:rsid w:val="00076B89"/>
    <w:rsid w:val="00083687"/>
    <w:rsid w:val="000D6D6F"/>
    <w:rsid w:val="000E325A"/>
    <w:rsid w:val="00126BEA"/>
    <w:rsid w:val="00143DBA"/>
    <w:rsid w:val="00154477"/>
    <w:rsid w:val="001612E1"/>
    <w:rsid w:val="0017504A"/>
    <w:rsid w:val="00180D02"/>
    <w:rsid w:val="001956F6"/>
    <w:rsid w:val="00197FC5"/>
    <w:rsid w:val="001A44D0"/>
    <w:rsid w:val="001C2E70"/>
    <w:rsid w:val="00245D83"/>
    <w:rsid w:val="00275EA8"/>
    <w:rsid w:val="002F46DF"/>
    <w:rsid w:val="003707DA"/>
    <w:rsid w:val="0038743C"/>
    <w:rsid w:val="003B6F7A"/>
    <w:rsid w:val="003D04CA"/>
    <w:rsid w:val="003D7C96"/>
    <w:rsid w:val="004129FF"/>
    <w:rsid w:val="0049669A"/>
    <w:rsid w:val="004A436D"/>
    <w:rsid w:val="004A6B1D"/>
    <w:rsid w:val="004C42C9"/>
    <w:rsid w:val="004E5DE1"/>
    <w:rsid w:val="004F58BC"/>
    <w:rsid w:val="0054495C"/>
    <w:rsid w:val="00574305"/>
    <w:rsid w:val="005A3BA4"/>
    <w:rsid w:val="005D64E4"/>
    <w:rsid w:val="006149DC"/>
    <w:rsid w:val="006166EE"/>
    <w:rsid w:val="0067369F"/>
    <w:rsid w:val="00681AB1"/>
    <w:rsid w:val="006B0E66"/>
    <w:rsid w:val="006C2F4F"/>
    <w:rsid w:val="007558BA"/>
    <w:rsid w:val="00775279"/>
    <w:rsid w:val="007812EA"/>
    <w:rsid w:val="00790D41"/>
    <w:rsid w:val="00822007"/>
    <w:rsid w:val="00851EB7"/>
    <w:rsid w:val="0085535F"/>
    <w:rsid w:val="00865154"/>
    <w:rsid w:val="008B57D3"/>
    <w:rsid w:val="008D1EE0"/>
    <w:rsid w:val="00904C60"/>
    <w:rsid w:val="009559E9"/>
    <w:rsid w:val="00962E4E"/>
    <w:rsid w:val="009922E6"/>
    <w:rsid w:val="009C6642"/>
    <w:rsid w:val="009E538C"/>
    <w:rsid w:val="009F48A9"/>
    <w:rsid w:val="00A51FB1"/>
    <w:rsid w:val="00A54560"/>
    <w:rsid w:val="00A616E5"/>
    <w:rsid w:val="00A83465"/>
    <w:rsid w:val="00A84FC5"/>
    <w:rsid w:val="00A86CF1"/>
    <w:rsid w:val="00A947A3"/>
    <w:rsid w:val="00AA1928"/>
    <w:rsid w:val="00AD577A"/>
    <w:rsid w:val="00B11F76"/>
    <w:rsid w:val="00B16A02"/>
    <w:rsid w:val="00B55DAE"/>
    <w:rsid w:val="00B87FD3"/>
    <w:rsid w:val="00BB0A25"/>
    <w:rsid w:val="00BE4158"/>
    <w:rsid w:val="00C0734F"/>
    <w:rsid w:val="00C13471"/>
    <w:rsid w:val="00C36484"/>
    <w:rsid w:val="00C646C9"/>
    <w:rsid w:val="00C83702"/>
    <w:rsid w:val="00CC7D3D"/>
    <w:rsid w:val="00CD1DC5"/>
    <w:rsid w:val="00CF3214"/>
    <w:rsid w:val="00CF3AEB"/>
    <w:rsid w:val="00CF66C5"/>
    <w:rsid w:val="00D628E9"/>
    <w:rsid w:val="00DA07CB"/>
    <w:rsid w:val="00DA1E2E"/>
    <w:rsid w:val="00DD5590"/>
    <w:rsid w:val="00DE3FDA"/>
    <w:rsid w:val="00E0531B"/>
    <w:rsid w:val="00E446C6"/>
    <w:rsid w:val="00E5510B"/>
    <w:rsid w:val="00E6213F"/>
    <w:rsid w:val="00E643C3"/>
    <w:rsid w:val="00E658D0"/>
    <w:rsid w:val="00E93F85"/>
    <w:rsid w:val="00EA0101"/>
    <w:rsid w:val="00EA3670"/>
    <w:rsid w:val="00EA5117"/>
    <w:rsid w:val="00EB59FA"/>
    <w:rsid w:val="00EC2765"/>
    <w:rsid w:val="00ED05B3"/>
    <w:rsid w:val="00ED7B7E"/>
    <w:rsid w:val="00EF3F1D"/>
    <w:rsid w:val="00F07685"/>
    <w:rsid w:val="00F20ECF"/>
    <w:rsid w:val="00F36973"/>
    <w:rsid w:val="00F47C9D"/>
    <w:rsid w:val="00F5786C"/>
    <w:rsid w:val="00FA7D33"/>
    <w:rsid w:val="00FB6AED"/>
    <w:rsid w:val="00FF4D41"/>
    <w:rsid w:val="00FF5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D6D6F"/>
    <w:pPr>
      <w:spacing w:after="160" w:line="278" w:lineRule="auto"/>
    </w:pPr>
    <w:rPr>
      <w:rFonts w:eastAsia="Times New Roman"/>
      <w:kern w:val="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6D6F"/>
    <w:pPr>
      <w:keepNext/>
      <w:keepLines/>
      <w:spacing w:before="360" w:after="80"/>
      <w:outlineLvl w:val="0"/>
    </w:pPr>
    <w:rPr>
      <w:rFonts w:ascii="Calibri Light" w:hAnsi="Calibri Light"/>
      <w:color w:val="2E74B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D6D6F"/>
    <w:pPr>
      <w:keepNext/>
      <w:keepLines/>
      <w:spacing w:before="160" w:after="80"/>
      <w:outlineLvl w:val="1"/>
    </w:pPr>
    <w:rPr>
      <w:rFonts w:ascii="Calibri Light" w:hAnsi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D6D6F"/>
    <w:pPr>
      <w:keepNext/>
      <w:keepLines/>
      <w:spacing w:before="160" w:after="80"/>
      <w:outlineLvl w:val="2"/>
    </w:pPr>
    <w:rPr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D6D6F"/>
    <w:pPr>
      <w:keepNext/>
      <w:keepLines/>
      <w:spacing w:before="80" w:after="40"/>
      <w:outlineLvl w:val="3"/>
    </w:pPr>
    <w:rPr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D6D6F"/>
    <w:pPr>
      <w:keepNext/>
      <w:keepLines/>
      <w:spacing w:before="80" w:after="40"/>
      <w:outlineLvl w:val="4"/>
    </w:pPr>
    <w:rPr>
      <w:color w:val="2E74B5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D6D6F"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D6D6F"/>
    <w:pPr>
      <w:keepNext/>
      <w:keepLines/>
      <w:spacing w:before="40" w:after="0"/>
      <w:outlineLvl w:val="6"/>
    </w:pPr>
    <w:rPr>
      <w:color w:val="59595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D6D6F"/>
    <w:pPr>
      <w:keepNext/>
      <w:keepLines/>
      <w:spacing w:after="0"/>
      <w:outlineLvl w:val="7"/>
    </w:pPr>
    <w:rPr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D6D6F"/>
    <w:pPr>
      <w:keepNext/>
      <w:keepLines/>
      <w:spacing w:after="0"/>
      <w:outlineLvl w:val="8"/>
    </w:pPr>
    <w:rPr>
      <w:color w:val="2727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D6D6F"/>
    <w:rPr>
      <w:rFonts w:ascii="Calibri Light" w:hAnsi="Calibri Light" w:cs="Times New Roman"/>
      <w:color w:val="2E74B5"/>
      <w:kern w:val="2"/>
      <w:sz w:val="40"/>
      <w:szCs w:val="4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D6D6F"/>
    <w:rPr>
      <w:rFonts w:ascii="Calibri Light" w:hAnsi="Calibri Light" w:cs="Times New Roman"/>
      <w:color w:val="2E74B5"/>
      <w:kern w:val="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D6D6F"/>
    <w:rPr>
      <w:rFonts w:eastAsia="Times New Roman" w:cs="Times New Roman"/>
      <w:color w:val="2E74B5"/>
      <w:kern w:val="2"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D6D6F"/>
    <w:rPr>
      <w:rFonts w:eastAsia="Times New Roman" w:cs="Times New Roman"/>
      <w:i/>
      <w:iCs/>
      <w:color w:val="2E74B5"/>
      <w:kern w:val="2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D6D6F"/>
    <w:rPr>
      <w:rFonts w:eastAsia="Times New Roman" w:cs="Times New Roman"/>
      <w:color w:val="2E74B5"/>
      <w:kern w:val="2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D6D6F"/>
    <w:rPr>
      <w:rFonts w:eastAsia="Times New Roman" w:cs="Times New Roman"/>
      <w:i/>
      <w:iCs/>
      <w:color w:val="595959"/>
      <w:kern w:val="2"/>
      <w:sz w:val="24"/>
      <w:szCs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D6D6F"/>
    <w:rPr>
      <w:rFonts w:eastAsia="Times New Roman" w:cs="Times New Roman"/>
      <w:color w:val="595959"/>
      <w:kern w:val="2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D6D6F"/>
    <w:rPr>
      <w:rFonts w:eastAsia="Times New Roman" w:cs="Times New Roman"/>
      <w:i/>
      <w:iCs/>
      <w:color w:val="272727"/>
      <w:kern w:val="2"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D6D6F"/>
    <w:rPr>
      <w:rFonts w:eastAsia="Times New Roman" w:cs="Times New Roman"/>
      <w:color w:val="272727"/>
      <w:kern w:val="2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0D6D6F"/>
    <w:pPr>
      <w:spacing w:after="80" w:line="240" w:lineRule="auto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0D6D6F"/>
    <w:rPr>
      <w:rFonts w:ascii="Calibri Light" w:hAnsi="Calibri Light" w:cs="Times New Roman"/>
      <w:spacing w:val="-10"/>
      <w:kern w:val="28"/>
      <w:sz w:val="56"/>
      <w:szCs w:val="56"/>
      <w:lang w:eastAsia="ru-RU"/>
    </w:rPr>
  </w:style>
  <w:style w:type="paragraph" w:styleId="Subtitle">
    <w:name w:val="Subtitle"/>
    <w:basedOn w:val="Normal"/>
    <w:next w:val="Normal"/>
    <w:link w:val="SubtitleChar"/>
    <w:uiPriority w:val="99"/>
    <w:qFormat/>
    <w:rsid w:val="000D6D6F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D6D6F"/>
    <w:rPr>
      <w:rFonts w:eastAsia="Times New Roman" w:cs="Times New Roman"/>
      <w:color w:val="595959"/>
      <w:spacing w:val="15"/>
      <w:kern w:val="2"/>
      <w:sz w:val="28"/>
      <w:szCs w:val="28"/>
      <w:lang w:eastAsia="ru-RU"/>
    </w:rPr>
  </w:style>
  <w:style w:type="paragraph" w:styleId="Quote">
    <w:name w:val="Quote"/>
    <w:basedOn w:val="Normal"/>
    <w:next w:val="Normal"/>
    <w:link w:val="QuoteChar"/>
    <w:uiPriority w:val="99"/>
    <w:qFormat/>
    <w:rsid w:val="000D6D6F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0D6D6F"/>
    <w:rPr>
      <w:rFonts w:eastAsia="Times New Roman" w:cs="Times New Roman"/>
      <w:i/>
      <w:iCs/>
      <w:color w:val="404040"/>
      <w:kern w:val="2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0D6D6F"/>
    <w:pPr>
      <w:ind w:left="720"/>
      <w:contextualSpacing/>
    </w:pPr>
  </w:style>
  <w:style w:type="character" w:styleId="IntenseEmphasis">
    <w:name w:val="Intense Emphasis"/>
    <w:basedOn w:val="DefaultParagraphFont"/>
    <w:uiPriority w:val="99"/>
    <w:qFormat/>
    <w:rsid w:val="000D6D6F"/>
    <w:rPr>
      <w:rFonts w:cs="Times New Roman"/>
      <w:i/>
      <w:iCs/>
      <w:color w:val="2E74B5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0D6D6F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0D6D6F"/>
    <w:rPr>
      <w:rFonts w:eastAsia="Times New Roman" w:cs="Times New Roman"/>
      <w:i/>
      <w:iCs/>
      <w:color w:val="2E74B5"/>
      <w:kern w:val="2"/>
      <w:sz w:val="24"/>
      <w:szCs w:val="24"/>
      <w:lang w:eastAsia="ru-RU"/>
    </w:rPr>
  </w:style>
  <w:style w:type="character" w:styleId="IntenseReference">
    <w:name w:val="Intense Reference"/>
    <w:basedOn w:val="DefaultParagraphFont"/>
    <w:uiPriority w:val="99"/>
    <w:qFormat/>
    <w:rsid w:val="000D6D6F"/>
    <w:rPr>
      <w:rFonts w:cs="Times New Roman"/>
      <w:b/>
      <w:bCs/>
      <w:smallCaps/>
      <w:color w:val="2E74B5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833</TotalTime>
  <Pages>49</Pages>
  <Words>6438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oper05_101</cp:lastModifiedBy>
  <cp:revision>31</cp:revision>
  <dcterms:created xsi:type="dcterms:W3CDTF">2024-12-03T03:21:00Z</dcterms:created>
  <dcterms:modified xsi:type="dcterms:W3CDTF">2024-12-05T10:05:00Z</dcterms:modified>
</cp:coreProperties>
</file>